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708" w:type="dxa"/>
        <w:tblLayout w:type="fixed"/>
        <w:tblLook w:val="0000"/>
      </w:tblPr>
      <w:tblGrid>
        <w:gridCol w:w="10314"/>
        <w:gridCol w:w="4394"/>
      </w:tblGrid>
      <w:tr w:rsidR="008E3EA5" w:rsidRPr="00F7612B" w:rsidTr="00DE5C56">
        <w:tc>
          <w:tcPr>
            <w:tcW w:w="10314" w:type="dxa"/>
          </w:tcPr>
          <w:p w:rsidR="008E3EA5" w:rsidRPr="00F7612B" w:rsidRDefault="008E3EA5" w:rsidP="00F761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394" w:type="dxa"/>
          </w:tcPr>
          <w:p w:rsidR="008E3EA5" w:rsidRPr="00F7612B" w:rsidRDefault="008E3EA5" w:rsidP="00F7612B">
            <w:pPr>
              <w:pStyle w:val="Heading1"/>
              <w:snapToGrid w:val="0"/>
              <w:ind w:left="0"/>
              <w:jc w:val="left"/>
              <w:rPr>
                <w:szCs w:val="28"/>
              </w:rPr>
            </w:pPr>
            <w:r w:rsidRPr="00F7612B">
              <w:rPr>
                <w:szCs w:val="28"/>
              </w:rPr>
              <w:t>ПРИЛОЖЕНИЕ № 2</w:t>
            </w:r>
          </w:p>
          <w:p w:rsidR="008E3EA5" w:rsidRPr="00F7612B" w:rsidRDefault="008E3EA5" w:rsidP="00F7612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E3EA5" w:rsidRPr="00F7612B" w:rsidRDefault="008E3EA5" w:rsidP="00F7612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7612B">
              <w:rPr>
                <w:rFonts w:ascii="Times New Roman" w:hAnsi="Times New Roman"/>
                <w:sz w:val="28"/>
                <w:szCs w:val="28"/>
              </w:rPr>
              <w:t>УТВЕРЖДЕНЫ</w:t>
            </w:r>
          </w:p>
          <w:p w:rsidR="008E3EA5" w:rsidRPr="00F7612B" w:rsidRDefault="008E3EA5" w:rsidP="00F7612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7612B">
              <w:rPr>
                <w:rFonts w:ascii="Times New Roman" w:hAnsi="Times New Roman"/>
                <w:sz w:val="28"/>
                <w:szCs w:val="28"/>
              </w:rPr>
              <w:t xml:space="preserve">постановлением администрации </w:t>
            </w:r>
          </w:p>
          <w:p w:rsidR="008E3EA5" w:rsidRPr="00F7612B" w:rsidRDefault="008E3EA5" w:rsidP="00F7612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7612B">
              <w:rPr>
                <w:rFonts w:ascii="Times New Roman" w:hAnsi="Times New Roman"/>
                <w:sz w:val="28"/>
                <w:szCs w:val="28"/>
              </w:rPr>
              <w:t>Тимашевского городского</w:t>
            </w:r>
          </w:p>
          <w:p w:rsidR="008E3EA5" w:rsidRPr="00F7612B" w:rsidRDefault="008E3EA5" w:rsidP="00F7612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7612B">
              <w:rPr>
                <w:rFonts w:ascii="Times New Roman" w:hAnsi="Times New Roman"/>
                <w:sz w:val="28"/>
                <w:szCs w:val="28"/>
              </w:rPr>
              <w:t>поселения Тимашевского района</w:t>
            </w:r>
          </w:p>
          <w:p w:rsidR="008E3EA5" w:rsidRPr="00F7612B" w:rsidRDefault="008E3EA5" w:rsidP="00B7647D">
            <w:pPr>
              <w:pStyle w:val="Heading1"/>
              <w:ind w:left="0"/>
              <w:jc w:val="left"/>
            </w:pPr>
            <w:r w:rsidRPr="00F7612B">
              <w:t xml:space="preserve">от </w:t>
            </w:r>
            <w:r>
              <w:t>_______________</w:t>
            </w:r>
            <w:r w:rsidRPr="00F7612B">
              <w:t xml:space="preserve"> № </w:t>
            </w:r>
            <w:r>
              <w:t>_________</w:t>
            </w:r>
            <w:r w:rsidRPr="00F7612B">
              <w:t xml:space="preserve">   </w:t>
            </w:r>
          </w:p>
          <w:p w:rsidR="008E3EA5" w:rsidRPr="00F7612B" w:rsidRDefault="008E3EA5" w:rsidP="00F7612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8E3EA5" w:rsidRPr="00F7612B" w:rsidRDefault="008E3EA5" w:rsidP="00F7612B">
      <w:pPr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8E3EA5" w:rsidRPr="00F7612B" w:rsidRDefault="008E3EA5" w:rsidP="00F7612B">
      <w:pPr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 w:rsidRPr="00F7612B">
        <w:rPr>
          <w:rFonts w:ascii="Times New Roman" w:hAnsi="Times New Roman"/>
          <w:sz w:val="28"/>
          <w:szCs w:val="28"/>
        </w:rPr>
        <w:t xml:space="preserve">КВАЛИФИКАЦИОННЫЕ ТРЕБОВАНИЯ </w:t>
      </w:r>
    </w:p>
    <w:p w:rsidR="008E3EA5" w:rsidRPr="00F7612B" w:rsidRDefault="008E3EA5" w:rsidP="00F7612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7612B">
        <w:rPr>
          <w:rFonts w:ascii="Times New Roman" w:hAnsi="Times New Roman"/>
          <w:sz w:val="28"/>
          <w:szCs w:val="28"/>
        </w:rPr>
        <w:t>к  ур</w:t>
      </w:r>
      <w:r>
        <w:rPr>
          <w:rFonts w:ascii="Times New Roman" w:hAnsi="Times New Roman"/>
          <w:sz w:val="28"/>
          <w:szCs w:val="28"/>
        </w:rPr>
        <w:t>овню</w:t>
      </w:r>
      <w:r w:rsidRPr="00F7612B">
        <w:rPr>
          <w:rFonts w:ascii="Times New Roman" w:hAnsi="Times New Roman"/>
          <w:sz w:val="28"/>
          <w:szCs w:val="28"/>
        </w:rPr>
        <w:t xml:space="preserve"> профессионального образования, стажу муниципальной службы</w:t>
      </w:r>
    </w:p>
    <w:p w:rsidR="008E3EA5" w:rsidRPr="00F7612B" w:rsidRDefault="008E3EA5" w:rsidP="00F7612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7612B">
        <w:rPr>
          <w:rFonts w:ascii="Times New Roman" w:hAnsi="Times New Roman"/>
          <w:sz w:val="28"/>
          <w:szCs w:val="28"/>
        </w:rPr>
        <w:t xml:space="preserve">или стажу работы по специальности, </w:t>
      </w:r>
      <w:r>
        <w:rPr>
          <w:rFonts w:ascii="Times New Roman" w:hAnsi="Times New Roman"/>
          <w:sz w:val="28"/>
          <w:szCs w:val="28"/>
        </w:rPr>
        <w:t>направлению подготовки необходимой</w:t>
      </w:r>
      <w:r w:rsidRPr="00F7612B">
        <w:rPr>
          <w:rFonts w:ascii="Times New Roman" w:hAnsi="Times New Roman"/>
          <w:sz w:val="28"/>
          <w:szCs w:val="28"/>
        </w:rPr>
        <w:t xml:space="preserve"> для исполнения должностных обязанностей муниципальными служащими, замещающими должности муниципальной службы в администрации </w:t>
      </w:r>
    </w:p>
    <w:p w:rsidR="008E3EA5" w:rsidRDefault="008E3EA5" w:rsidP="000E49C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7612B">
        <w:rPr>
          <w:rFonts w:ascii="Times New Roman" w:hAnsi="Times New Roman"/>
          <w:sz w:val="28"/>
          <w:szCs w:val="28"/>
        </w:rPr>
        <w:t>Тимашевского городского поселения</w:t>
      </w:r>
      <w:r w:rsidRPr="00F7612B">
        <w:rPr>
          <w:rFonts w:ascii="Times New Roman" w:hAnsi="Times New Roman"/>
          <w:b/>
          <w:sz w:val="28"/>
          <w:szCs w:val="28"/>
        </w:rPr>
        <w:t xml:space="preserve"> </w:t>
      </w:r>
      <w:r w:rsidRPr="00F7612B">
        <w:rPr>
          <w:rFonts w:ascii="Times New Roman" w:hAnsi="Times New Roman"/>
          <w:sz w:val="28"/>
          <w:szCs w:val="28"/>
        </w:rPr>
        <w:t>Тимашевского района</w:t>
      </w:r>
    </w:p>
    <w:p w:rsidR="008E3EA5" w:rsidRDefault="008E3EA5" w:rsidP="000E49C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4884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20"/>
      </w:tblPr>
      <w:tblGrid>
        <w:gridCol w:w="794"/>
        <w:gridCol w:w="2608"/>
        <w:gridCol w:w="3828"/>
        <w:gridCol w:w="3969"/>
        <w:gridCol w:w="3685"/>
      </w:tblGrid>
      <w:tr w:rsidR="008E3EA5" w:rsidRPr="00AE07EB" w:rsidTr="00D6501E">
        <w:trPr>
          <w:trHeight w:val="151"/>
        </w:trPr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3EA5" w:rsidRPr="00AE07EB" w:rsidRDefault="008E3EA5" w:rsidP="00DF17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N</w:t>
            </w:r>
          </w:p>
          <w:p w:rsidR="008E3EA5" w:rsidRPr="00AE07EB" w:rsidRDefault="008E3EA5" w:rsidP="00DF17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26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3EA5" w:rsidRPr="00AE07EB" w:rsidRDefault="008E3EA5" w:rsidP="00DF17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Должности муниципальной службы по группам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3EA5" w:rsidRPr="00AE07EB" w:rsidRDefault="008E3EA5" w:rsidP="002573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Требован</w:t>
            </w:r>
            <w:r>
              <w:rPr>
                <w:rFonts w:ascii="Times New Roman" w:hAnsi="Times New Roman"/>
                <w:sz w:val="24"/>
                <w:szCs w:val="24"/>
              </w:rPr>
              <w:t>ия к уровню профессионального образования</w:t>
            </w: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A5" w:rsidRPr="00AE07EB" w:rsidRDefault="008E3EA5" w:rsidP="00DF17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Квалификационные требования</w:t>
            </w:r>
          </w:p>
        </w:tc>
      </w:tr>
      <w:tr w:rsidR="008E3EA5" w:rsidRPr="00AE07EB" w:rsidTr="00D6501E">
        <w:trPr>
          <w:trHeight w:val="322"/>
        </w:trPr>
        <w:tc>
          <w:tcPr>
            <w:tcW w:w="7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A5" w:rsidRPr="00AE07EB" w:rsidRDefault="008E3EA5" w:rsidP="00DF17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A5" w:rsidRPr="00AE07EB" w:rsidRDefault="008E3EA5" w:rsidP="00DF17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A5" w:rsidRPr="00AE07EB" w:rsidRDefault="008E3EA5" w:rsidP="002573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A5" w:rsidRPr="00AE07EB" w:rsidRDefault="008E3EA5" w:rsidP="00DF17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к квалификации профессионального образования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A5" w:rsidRPr="00AE07EB" w:rsidRDefault="008E3EA5" w:rsidP="00DF17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 </w:t>
            </w:r>
            <w:r w:rsidRPr="00AE07EB">
              <w:rPr>
                <w:rFonts w:ascii="Times New Roman" w:hAnsi="Times New Roman"/>
                <w:sz w:val="24"/>
                <w:szCs w:val="24"/>
              </w:rPr>
              <w:t>стажу муниципальной службы или стажу работы по специальности</w:t>
            </w:r>
            <w:r>
              <w:rPr>
                <w:rFonts w:ascii="Times New Roman" w:hAnsi="Times New Roman"/>
                <w:sz w:val="24"/>
                <w:szCs w:val="24"/>
              </w:rPr>
              <w:t>, направлению подготовки</w:t>
            </w:r>
          </w:p>
        </w:tc>
      </w:tr>
      <w:tr w:rsidR="008E3EA5" w:rsidRPr="00AE07EB" w:rsidTr="00F7612B">
        <w:trPr>
          <w:trHeight w:val="115"/>
          <w:tblHeader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A5" w:rsidRPr="00AE07EB" w:rsidRDefault="008E3EA5" w:rsidP="00DF17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A5" w:rsidRPr="00AE07EB" w:rsidRDefault="008E3EA5" w:rsidP="00DF17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A5" w:rsidRPr="00AE07EB" w:rsidRDefault="008E3EA5" w:rsidP="00DF17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A5" w:rsidRPr="00AE07EB" w:rsidRDefault="008E3EA5" w:rsidP="00DF17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A5" w:rsidRPr="00AE07EB" w:rsidRDefault="008E3EA5" w:rsidP="00DF17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8E3EA5" w:rsidRPr="00AE07EB" w:rsidTr="00F7612B">
        <w:tc>
          <w:tcPr>
            <w:tcW w:w="148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A5" w:rsidRPr="00AE07EB" w:rsidRDefault="008E3EA5" w:rsidP="006478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E07EB">
              <w:rPr>
                <w:rFonts w:ascii="Times New Roman" w:hAnsi="Times New Roman"/>
                <w:b/>
                <w:sz w:val="24"/>
                <w:szCs w:val="24"/>
              </w:rPr>
              <w:t>Главные должности муниципальной службы</w:t>
            </w:r>
          </w:p>
        </w:tc>
      </w:tr>
      <w:tr w:rsidR="008E3EA5" w:rsidRPr="00AE07EB" w:rsidTr="00B7647D">
        <w:trPr>
          <w:trHeight w:val="558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A5" w:rsidRPr="00AE07EB" w:rsidRDefault="008E3EA5" w:rsidP="003F4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A5" w:rsidRPr="00F7612B" w:rsidRDefault="008E3EA5" w:rsidP="00F7612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612B">
              <w:rPr>
                <w:rFonts w:ascii="Times New Roman" w:hAnsi="Times New Roman" w:cs="Times New Roman"/>
                <w:sz w:val="24"/>
                <w:szCs w:val="24"/>
              </w:rPr>
              <w:t>Заместитель</w:t>
            </w:r>
          </w:p>
          <w:p w:rsidR="008E3EA5" w:rsidRPr="00F7612B" w:rsidRDefault="008E3EA5" w:rsidP="00F7612B">
            <w:pPr>
              <w:spacing w:line="300" w:lineRule="exact"/>
              <w:rPr>
                <w:rFonts w:ascii="Times New Roman" w:hAnsi="Times New Roman"/>
                <w:sz w:val="24"/>
                <w:szCs w:val="24"/>
              </w:rPr>
            </w:pPr>
            <w:r w:rsidRPr="00F7612B">
              <w:rPr>
                <w:rFonts w:ascii="Times New Roman" w:hAnsi="Times New Roman"/>
                <w:sz w:val="24"/>
                <w:szCs w:val="24"/>
              </w:rPr>
              <w:t>главы Тимашевского городского поселения Тимашевского района</w:t>
            </w:r>
          </w:p>
          <w:p w:rsidR="008E3EA5" w:rsidRPr="00AE07EB" w:rsidRDefault="008E3EA5" w:rsidP="00F761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612B">
              <w:rPr>
                <w:rFonts w:ascii="Times New Roman" w:hAnsi="Times New Roman"/>
                <w:sz w:val="24"/>
                <w:szCs w:val="24"/>
              </w:rPr>
              <w:t>(соц. вопросы, культур</w:t>
            </w:r>
            <w:r>
              <w:rPr>
                <w:rFonts w:ascii="Times New Roman" w:hAnsi="Times New Roman"/>
                <w:sz w:val="24"/>
                <w:szCs w:val="24"/>
              </w:rPr>
              <w:t>а, спорт и молодежная политика</w:t>
            </w:r>
            <w:r w:rsidRPr="00F7612B">
              <w:rPr>
                <w:rFonts w:ascii="Times New Roman" w:hAnsi="Times New Roman"/>
                <w:sz w:val="24"/>
                <w:szCs w:val="24"/>
              </w:rPr>
              <w:t>, ГО и ЧС)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A5" w:rsidRPr="00C159FB" w:rsidRDefault="008E3EA5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59FB">
              <w:rPr>
                <w:rFonts w:ascii="Times New Roman" w:hAnsi="Times New Roman"/>
                <w:sz w:val="24"/>
                <w:szCs w:val="24"/>
              </w:rPr>
              <w:t>Высшее образование по одному из следующих направлений:</w:t>
            </w:r>
          </w:p>
          <w:p w:rsidR="008E3EA5" w:rsidRPr="00C159FB" w:rsidRDefault="008E3EA5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59FB">
              <w:rPr>
                <w:rFonts w:ascii="Times New Roman" w:hAnsi="Times New Roman"/>
                <w:sz w:val="24"/>
                <w:szCs w:val="24"/>
              </w:rPr>
              <w:t xml:space="preserve">«Гуманитарные науки» </w:t>
            </w:r>
          </w:p>
          <w:p w:rsidR="008E3EA5" w:rsidRPr="00C159FB" w:rsidRDefault="008E3EA5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E3EA5" w:rsidRPr="00C159FB" w:rsidRDefault="008E3EA5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59FB">
              <w:rPr>
                <w:rFonts w:ascii="Times New Roman" w:hAnsi="Times New Roman"/>
                <w:sz w:val="24"/>
                <w:szCs w:val="24"/>
              </w:rPr>
              <w:t xml:space="preserve"> «Экономика и управление» </w:t>
            </w:r>
          </w:p>
          <w:p w:rsidR="008E3EA5" w:rsidRPr="00C159FB" w:rsidRDefault="008E3EA5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E3EA5" w:rsidRPr="00C159FB" w:rsidRDefault="008E3EA5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59FB">
              <w:rPr>
                <w:rFonts w:ascii="Times New Roman" w:hAnsi="Times New Roman"/>
                <w:sz w:val="24"/>
                <w:szCs w:val="24"/>
              </w:rPr>
              <w:t xml:space="preserve"> «Образование и педагогика»</w:t>
            </w:r>
          </w:p>
          <w:p w:rsidR="008E3EA5" w:rsidRPr="00C159FB" w:rsidRDefault="008E3EA5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59FB">
              <w:rPr>
                <w:rFonts w:ascii="Times New Roman" w:hAnsi="Times New Roman"/>
                <w:sz w:val="24"/>
                <w:szCs w:val="24"/>
              </w:rPr>
              <w:t xml:space="preserve"> «Сельское и рыбное хозяйство»</w:t>
            </w:r>
          </w:p>
          <w:p w:rsidR="008E3EA5" w:rsidRPr="00C159FB" w:rsidRDefault="008E3EA5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59F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A5" w:rsidRPr="00C159FB" w:rsidRDefault="008E3EA5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E3EA5" w:rsidRPr="00C159FB" w:rsidRDefault="008E3EA5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E3EA5" w:rsidRPr="00C159FB" w:rsidRDefault="008E3EA5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59FB">
              <w:rPr>
                <w:rFonts w:ascii="Times New Roman" w:hAnsi="Times New Roman"/>
                <w:sz w:val="24"/>
                <w:szCs w:val="24"/>
              </w:rPr>
              <w:t>-юрист, м</w:t>
            </w:r>
            <w:r>
              <w:rPr>
                <w:rFonts w:ascii="Times New Roman" w:hAnsi="Times New Roman"/>
                <w:sz w:val="24"/>
                <w:szCs w:val="24"/>
              </w:rPr>
              <w:t>агистр юриспруденции, бакалавр</w:t>
            </w:r>
            <w:r w:rsidRPr="00C159FB">
              <w:rPr>
                <w:rFonts w:ascii="Times New Roman" w:hAnsi="Times New Roman"/>
                <w:sz w:val="24"/>
                <w:szCs w:val="24"/>
              </w:rPr>
              <w:t xml:space="preserve"> юриспруденции </w:t>
            </w:r>
          </w:p>
          <w:p w:rsidR="008E3EA5" w:rsidRPr="00C159FB" w:rsidRDefault="008E3EA5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59FB">
              <w:rPr>
                <w:rFonts w:ascii="Times New Roman" w:hAnsi="Times New Roman"/>
                <w:sz w:val="24"/>
                <w:szCs w:val="24"/>
              </w:rPr>
              <w:t xml:space="preserve">- экономист, бакалавр экономики, магистр экономики, менеджер </w:t>
            </w:r>
          </w:p>
          <w:p w:rsidR="008E3EA5" w:rsidRPr="00C159FB" w:rsidRDefault="008E3EA5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59FB">
              <w:rPr>
                <w:rFonts w:ascii="Times New Roman" w:hAnsi="Times New Roman"/>
                <w:sz w:val="24"/>
                <w:szCs w:val="24"/>
              </w:rPr>
              <w:t>- все квалификации</w:t>
            </w:r>
          </w:p>
          <w:p w:rsidR="008E3EA5" w:rsidRPr="00C159FB" w:rsidRDefault="008E3EA5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59FB">
              <w:rPr>
                <w:rFonts w:ascii="Times New Roman" w:hAnsi="Times New Roman"/>
                <w:sz w:val="24"/>
                <w:szCs w:val="24"/>
              </w:rPr>
              <w:t>- все квалификации</w:t>
            </w:r>
          </w:p>
          <w:p w:rsidR="008E3EA5" w:rsidRPr="00B7647D" w:rsidRDefault="008E3EA5" w:rsidP="00B7647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A5" w:rsidRPr="00AE07EB" w:rsidRDefault="008E3EA5" w:rsidP="00782079">
            <w:pPr>
              <w:snapToGrid w:val="0"/>
              <w:spacing w:line="30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Стаж муниципальной службы не менее трех</w:t>
            </w:r>
            <w:r w:rsidRPr="00AE07EB">
              <w:rPr>
                <w:rFonts w:ascii="Times New Roman" w:hAnsi="Times New Roman"/>
                <w:sz w:val="24"/>
                <w:szCs w:val="24"/>
              </w:rPr>
              <w:t xml:space="preserve"> лет или стаж работ</w:t>
            </w:r>
            <w:r>
              <w:rPr>
                <w:rFonts w:ascii="Times New Roman" w:hAnsi="Times New Roman"/>
                <w:sz w:val="24"/>
                <w:szCs w:val="24"/>
              </w:rPr>
              <w:t>ы по специальности, направлению подготовки не менее четырех</w:t>
            </w:r>
            <w:r w:rsidRPr="00AE07EB">
              <w:rPr>
                <w:rFonts w:ascii="Times New Roman" w:hAnsi="Times New Roman"/>
                <w:sz w:val="24"/>
                <w:szCs w:val="24"/>
              </w:rPr>
              <w:t xml:space="preserve"> лет.</w:t>
            </w:r>
          </w:p>
          <w:p w:rsidR="008E3EA5" w:rsidRPr="00AE07EB" w:rsidRDefault="008E3EA5" w:rsidP="003372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3EA5" w:rsidRPr="00AE07EB" w:rsidTr="00F7612B">
        <w:trPr>
          <w:trHeight w:val="679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A5" w:rsidRPr="00AE07EB" w:rsidRDefault="008E3EA5" w:rsidP="003F4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A5" w:rsidRPr="00F7612B" w:rsidRDefault="008E3EA5" w:rsidP="00F7612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612B">
              <w:rPr>
                <w:rFonts w:ascii="Times New Roman" w:hAnsi="Times New Roman" w:cs="Times New Roman"/>
                <w:sz w:val="24"/>
                <w:szCs w:val="24"/>
              </w:rPr>
              <w:t>Заместитель</w:t>
            </w:r>
          </w:p>
          <w:p w:rsidR="008E3EA5" w:rsidRPr="00F7612B" w:rsidRDefault="008E3EA5" w:rsidP="00F7612B">
            <w:pPr>
              <w:spacing w:line="300" w:lineRule="exact"/>
              <w:rPr>
                <w:rFonts w:ascii="Times New Roman" w:hAnsi="Times New Roman"/>
                <w:sz w:val="24"/>
                <w:szCs w:val="24"/>
              </w:rPr>
            </w:pPr>
            <w:r w:rsidRPr="00F7612B">
              <w:rPr>
                <w:rFonts w:ascii="Times New Roman" w:hAnsi="Times New Roman"/>
                <w:sz w:val="24"/>
                <w:szCs w:val="24"/>
              </w:rPr>
              <w:t>главы Тимашевского городского поселения Тимашевского района</w:t>
            </w:r>
          </w:p>
          <w:p w:rsidR="008E3EA5" w:rsidRPr="00AE07EB" w:rsidRDefault="008E3EA5" w:rsidP="00F761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612B">
              <w:rPr>
                <w:rFonts w:ascii="Times New Roman" w:hAnsi="Times New Roman"/>
                <w:sz w:val="24"/>
                <w:szCs w:val="24"/>
              </w:rPr>
              <w:t>(экономика, финансы, потребительский рынок)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A5" w:rsidRPr="00C159FB" w:rsidRDefault="008E3EA5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59FB">
              <w:rPr>
                <w:rFonts w:ascii="Times New Roman" w:hAnsi="Times New Roman"/>
                <w:sz w:val="24"/>
                <w:szCs w:val="24"/>
              </w:rPr>
              <w:t xml:space="preserve">Высшее образование по одному из следующих направлений: </w:t>
            </w:r>
          </w:p>
          <w:p w:rsidR="008E3EA5" w:rsidRPr="00C159FB" w:rsidRDefault="008E3EA5" w:rsidP="00DE5C56">
            <w:pPr>
              <w:tabs>
                <w:tab w:val="right" w:pos="37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59FB">
              <w:rPr>
                <w:rFonts w:ascii="Times New Roman" w:hAnsi="Times New Roman"/>
                <w:sz w:val="24"/>
                <w:szCs w:val="24"/>
              </w:rPr>
              <w:t>«Гуманитарные науки»</w:t>
            </w:r>
            <w:r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8E3EA5" w:rsidRPr="00C159FB" w:rsidRDefault="008E3EA5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E3EA5" w:rsidRPr="00C159FB" w:rsidRDefault="008E3EA5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59FB">
              <w:rPr>
                <w:rFonts w:ascii="Times New Roman" w:hAnsi="Times New Roman"/>
                <w:sz w:val="24"/>
                <w:szCs w:val="24"/>
              </w:rPr>
              <w:t xml:space="preserve"> «Экономика и управление»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A5" w:rsidRPr="00C159FB" w:rsidRDefault="008E3EA5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E3EA5" w:rsidRPr="00C159FB" w:rsidRDefault="008E3EA5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E3EA5" w:rsidRPr="00C159FB" w:rsidRDefault="008E3EA5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59FB">
              <w:rPr>
                <w:rFonts w:ascii="Times New Roman" w:hAnsi="Times New Roman"/>
                <w:sz w:val="24"/>
                <w:szCs w:val="24"/>
              </w:rPr>
              <w:t>- юрист, ма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гистр юриспруденции, бакалавр </w:t>
            </w:r>
            <w:r w:rsidRPr="00C159FB">
              <w:rPr>
                <w:rFonts w:ascii="Times New Roman" w:hAnsi="Times New Roman"/>
                <w:sz w:val="24"/>
                <w:szCs w:val="24"/>
              </w:rPr>
              <w:t>юриспруденции</w:t>
            </w:r>
          </w:p>
          <w:p w:rsidR="008E3EA5" w:rsidRPr="00C159FB" w:rsidRDefault="008E3EA5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59FB">
              <w:rPr>
                <w:rFonts w:ascii="Times New Roman" w:hAnsi="Times New Roman"/>
                <w:sz w:val="24"/>
                <w:szCs w:val="24"/>
              </w:rPr>
              <w:t>- все квалификации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A5" w:rsidRPr="00AE07EB" w:rsidRDefault="008E3EA5" w:rsidP="00F457C2">
            <w:pPr>
              <w:snapToGrid w:val="0"/>
              <w:spacing w:line="30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Стаж муниципальной службы не менее трех</w:t>
            </w:r>
            <w:r w:rsidRPr="00AE07EB">
              <w:rPr>
                <w:rFonts w:ascii="Times New Roman" w:hAnsi="Times New Roman"/>
                <w:sz w:val="24"/>
                <w:szCs w:val="24"/>
              </w:rPr>
              <w:t xml:space="preserve"> лет или стаж работ</w:t>
            </w:r>
            <w:r>
              <w:rPr>
                <w:rFonts w:ascii="Times New Roman" w:hAnsi="Times New Roman"/>
                <w:sz w:val="24"/>
                <w:szCs w:val="24"/>
              </w:rPr>
              <w:t>ы по специальности, направлению подготовки не менее четырех</w:t>
            </w:r>
            <w:r w:rsidRPr="00AE07EB">
              <w:rPr>
                <w:rFonts w:ascii="Times New Roman" w:hAnsi="Times New Roman"/>
                <w:sz w:val="24"/>
                <w:szCs w:val="24"/>
              </w:rPr>
              <w:t xml:space="preserve"> лет.</w:t>
            </w:r>
          </w:p>
          <w:p w:rsidR="008E3EA5" w:rsidRPr="00AE07EB" w:rsidRDefault="008E3EA5" w:rsidP="00A3769E">
            <w:pPr>
              <w:snapToGrid w:val="0"/>
              <w:spacing w:line="300" w:lineRule="exact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8E3EA5" w:rsidRPr="00AE07EB" w:rsidTr="00F7612B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A5" w:rsidRPr="00AE07EB" w:rsidRDefault="008E3EA5" w:rsidP="003F4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A5" w:rsidRPr="00F7612B" w:rsidRDefault="008E3EA5" w:rsidP="00F7612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612B">
              <w:rPr>
                <w:rFonts w:ascii="Times New Roman" w:hAnsi="Times New Roman" w:cs="Times New Roman"/>
                <w:sz w:val="24"/>
                <w:szCs w:val="24"/>
              </w:rPr>
              <w:t>Заместитель</w:t>
            </w:r>
          </w:p>
          <w:p w:rsidR="008E3EA5" w:rsidRPr="00F7612B" w:rsidRDefault="008E3EA5" w:rsidP="00F7612B">
            <w:pPr>
              <w:spacing w:line="300" w:lineRule="exact"/>
              <w:rPr>
                <w:rFonts w:ascii="Times New Roman" w:hAnsi="Times New Roman"/>
                <w:sz w:val="24"/>
                <w:szCs w:val="24"/>
              </w:rPr>
            </w:pPr>
            <w:r w:rsidRPr="00F7612B">
              <w:rPr>
                <w:rFonts w:ascii="Times New Roman" w:hAnsi="Times New Roman"/>
                <w:sz w:val="24"/>
                <w:szCs w:val="24"/>
              </w:rPr>
              <w:t>главы Тимашевского городского поселения Тимашевского района</w:t>
            </w:r>
          </w:p>
          <w:p w:rsidR="008E3EA5" w:rsidRPr="000E49C8" w:rsidRDefault="008E3EA5" w:rsidP="00F7612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49C8">
              <w:rPr>
                <w:rFonts w:ascii="Times New Roman" w:hAnsi="Times New Roman" w:cs="Times New Roman"/>
                <w:sz w:val="24"/>
                <w:szCs w:val="24"/>
              </w:rPr>
              <w:t>(ЖКХ, строительство,</w:t>
            </w:r>
          </w:p>
          <w:p w:rsidR="008E3EA5" w:rsidRPr="00F7612B" w:rsidRDefault="008E3EA5" w:rsidP="00F7612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49C8">
              <w:rPr>
                <w:rFonts w:ascii="Times New Roman" w:hAnsi="Times New Roman" w:cs="Times New Roman"/>
                <w:sz w:val="24"/>
                <w:szCs w:val="24"/>
              </w:rPr>
              <w:t>транспорт, связь, архитектура, градостроительство имущество и земельные отношения)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A5" w:rsidRPr="00C159FB" w:rsidRDefault="008E3EA5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59FB">
              <w:rPr>
                <w:rFonts w:ascii="Times New Roman" w:hAnsi="Times New Roman"/>
                <w:sz w:val="24"/>
                <w:szCs w:val="24"/>
              </w:rPr>
              <w:t>Высшее образование по одному из следующих направлений:</w:t>
            </w:r>
          </w:p>
          <w:p w:rsidR="008E3EA5" w:rsidRPr="00C159FB" w:rsidRDefault="008E3EA5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59FB">
              <w:rPr>
                <w:rFonts w:ascii="Times New Roman" w:hAnsi="Times New Roman"/>
                <w:sz w:val="24"/>
                <w:szCs w:val="24"/>
              </w:rPr>
              <w:t xml:space="preserve">«Гуманитарные науки» </w:t>
            </w:r>
          </w:p>
          <w:p w:rsidR="008E3EA5" w:rsidRPr="00C159FB" w:rsidRDefault="008E3EA5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E3EA5" w:rsidRPr="00C159FB" w:rsidRDefault="008E3EA5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59FB">
              <w:rPr>
                <w:rFonts w:ascii="Times New Roman" w:hAnsi="Times New Roman"/>
                <w:sz w:val="24"/>
                <w:szCs w:val="24"/>
              </w:rPr>
              <w:t xml:space="preserve">«Экономика и управление» </w:t>
            </w:r>
          </w:p>
          <w:p w:rsidR="008E3EA5" w:rsidRPr="00C159FB" w:rsidRDefault="008E3EA5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E3EA5" w:rsidRPr="00C159FB" w:rsidRDefault="008E3EA5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59FB">
              <w:rPr>
                <w:rFonts w:ascii="Times New Roman" w:hAnsi="Times New Roman"/>
                <w:sz w:val="24"/>
                <w:szCs w:val="24"/>
              </w:rPr>
              <w:t xml:space="preserve">«Транспортные средства» </w:t>
            </w:r>
          </w:p>
          <w:p w:rsidR="008E3EA5" w:rsidRPr="00C159FB" w:rsidRDefault="008E3EA5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59FB">
              <w:rPr>
                <w:rFonts w:ascii="Times New Roman" w:hAnsi="Times New Roman"/>
                <w:sz w:val="24"/>
                <w:szCs w:val="24"/>
              </w:rPr>
              <w:t>«Электронная техника, радиотехника и связь»</w:t>
            </w:r>
          </w:p>
          <w:p w:rsidR="008E3EA5" w:rsidRPr="00C159FB" w:rsidRDefault="008E3EA5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«Архитектура и строительство»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A5" w:rsidRPr="00C159FB" w:rsidRDefault="008E3EA5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E3EA5" w:rsidRPr="00C159FB" w:rsidRDefault="008E3EA5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E3EA5" w:rsidRPr="00C159FB" w:rsidRDefault="008E3EA5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59FB">
              <w:rPr>
                <w:rFonts w:ascii="Times New Roman" w:hAnsi="Times New Roman"/>
                <w:sz w:val="24"/>
                <w:szCs w:val="24"/>
              </w:rPr>
              <w:t xml:space="preserve">- юрист, магистр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юриспруденции, бакалавр </w:t>
            </w:r>
            <w:r w:rsidRPr="00C159FB">
              <w:rPr>
                <w:rFonts w:ascii="Times New Roman" w:hAnsi="Times New Roman"/>
                <w:sz w:val="24"/>
                <w:szCs w:val="24"/>
              </w:rPr>
              <w:t>юриспруденции</w:t>
            </w:r>
          </w:p>
          <w:p w:rsidR="008E3EA5" w:rsidRPr="00C159FB" w:rsidRDefault="008E3EA5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59FB">
              <w:rPr>
                <w:rFonts w:ascii="Times New Roman" w:hAnsi="Times New Roman"/>
                <w:sz w:val="24"/>
                <w:szCs w:val="24"/>
              </w:rPr>
              <w:t>- экономист, бакалавр экономики, магистр экономики, менеджер</w:t>
            </w:r>
          </w:p>
          <w:p w:rsidR="008E3EA5" w:rsidRPr="00C159FB" w:rsidRDefault="008E3EA5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59FB">
              <w:rPr>
                <w:rFonts w:ascii="Times New Roman" w:hAnsi="Times New Roman"/>
                <w:sz w:val="24"/>
                <w:szCs w:val="24"/>
              </w:rPr>
              <w:t>- все квалификации</w:t>
            </w:r>
          </w:p>
          <w:p w:rsidR="008E3EA5" w:rsidRPr="00C159FB" w:rsidRDefault="008E3EA5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59FB">
              <w:rPr>
                <w:rFonts w:ascii="Times New Roman" w:hAnsi="Times New Roman"/>
                <w:sz w:val="24"/>
                <w:szCs w:val="24"/>
              </w:rPr>
              <w:t>- все квалификации</w:t>
            </w:r>
          </w:p>
          <w:p w:rsidR="008E3EA5" w:rsidRDefault="008E3EA5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E3EA5" w:rsidRPr="00C159FB" w:rsidRDefault="008E3EA5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59FB">
              <w:rPr>
                <w:rFonts w:ascii="Times New Roman" w:hAnsi="Times New Roman"/>
                <w:sz w:val="24"/>
                <w:szCs w:val="24"/>
              </w:rPr>
              <w:t>- все квалификации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A5" w:rsidRPr="00AE07EB" w:rsidRDefault="008E3EA5" w:rsidP="00F457C2">
            <w:pPr>
              <w:snapToGrid w:val="0"/>
              <w:spacing w:line="30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Стаж муниципальной службы не менее трех</w:t>
            </w:r>
            <w:r w:rsidRPr="00AE07EB">
              <w:rPr>
                <w:rFonts w:ascii="Times New Roman" w:hAnsi="Times New Roman"/>
                <w:sz w:val="24"/>
                <w:szCs w:val="24"/>
              </w:rPr>
              <w:t xml:space="preserve"> лет или стаж работ</w:t>
            </w:r>
            <w:r>
              <w:rPr>
                <w:rFonts w:ascii="Times New Roman" w:hAnsi="Times New Roman"/>
                <w:sz w:val="24"/>
                <w:szCs w:val="24"/>
              </w:rPr>
              <w:t>ы по специальности, направлению подготовки не менее четырех</w:t>
            </w:r>
            <w:r w:rsidRPr="00AE07EB">
              <w:rPr>
                <w:rFonts w:ascii="Times New Roman" w:hAnsi="Times New Roman"/>
                <w:sz w:val="24"/>
                <w:szCs w:val="24"/>
              </w:rPr>
              <w:t xml:space="preserve"> лет.</w:t>
            </w:r>
          </w:p>
          <w:p w:rsidR="008E3EA5" w:rsidRPr="00AE07EB" w:rsidRDefault="008E3EA5" w:rsidP="00A3769E">
            <w:pPr>
              <w:snapToGrid w:val="0"/>
              <w:spacing w:line="300" w:lineRule="exact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8E3EA5" w:rsidRPr="00AE07EB" w:rsidTr="00F7612B">
        <w:tc>
          <w:tcPr>
            <w:tcW w:w="148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A5" w:rsidRPr="00AE07EB" w:rsidRDefault="008E3EA5" w:rsidP="006478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E07EB">
              <w:rPr>
                <w:rFonts w:ascii="Times New Roman" w:hAnsi="Times New Roman"/>
                <w:b/>
                <w:sz w:val="24"/>
                <w:szCs w:val="24"/>
              </w:rPr>
              <w:t>Ведущие должности муниципальной службы</w:t>
            </w:r>
          </w:p>
        </w:tc>
      </w:tr>
      <w:tr w:rsidR="008E3EA5" w:rsidRPr="00AE07EB" w:rsidTr="00F7612B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A5" w:rsidRPr="00AE07EB" w:rsidRDefault="008E3EA5" w:rsidP="003F4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A5" w:rsidRPr="00AE07EB" w:rsidRDefault="008E3EA5" w:rsidP="003B0555">
            <w:pPr>
              <w:spacing w:after="0" w:line="290" w:lineRule="exact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Начальник общего</w:t>
            </w:r>
          </w:p>
          <w:p w:rsidR="008E3EA5" w:rsidRPr="00AE07EB" w:rsidRDefault="008E3EA5" w:rsidP="003B0555">
            <w:pPr>
              <w:spacing w:after="0" w:line="290" w:lineRule="exact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отдела </w:t>
            </w:r>
          </w:p>
          <w:p w:rsidR="008E3EA5" w:rsidRPr="00AE07EB" w:rsidRDefault="008E3EA5" w:rsidP="003B0555">
            <w:pPr>
              <w:spacing w:after="0" w:line="29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A5" w:rsidRPr="00AE07EB" w:rsidRDefault="008E3EA5" w:rsidP="003B05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Высшее образование по одному из следующих направлений:</w:t>
            </w:r>
          </w:p>
          <w:p w:rsidR="008E3EA5" w:rsidRPr="00AE07EB" w:rsidRDefault="008E3EA5" w:rsidP="003B05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«Гуманитарные науки» </w:t>
            </w:r>
          </w:p>
          <w:p w:rsidR="008E3EA5" w:rsidRPr="00AE07EB" w:rsidRDefault="008E3EA5" w:rsidP="003B05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E3EA5" w:rsidRPr="00AE07EB" w:rsidRDefault="008E3EA5" w:rsidP="003B05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«Экономика и управление» </w:t>
            </w:r>
          </w:p>
          <w:p w:rsidR="008E3EA5" w:rsidRPr="00AE07EB" w:rsidRDefault="008E3EA5" w:rsidP="003B05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E3EA5" w:rsidRPr="00AE07EB" w:rsidRDefault="008E3EA5" w:rsidP="003B05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 «Образование и педагогика»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A5" w:rsidRPr="00AE07EB" w:rsidRDefault="008E3EA5" w:rsidP="003B05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E3EA5" w:rsidRPr="00AE07EB" w:rsidRDefault="008E3EA5" w:rsidP="003B05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E3EA5" w:rsidRPr="00AE07EB" w:rsidRDefault="008E3EA5" w:rsidP="003B05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- все квалификации</w:t>
            </w:r>
          </w:p>
          <w:p w:rsidR="008E3EA5" w:rsidRPr="00AE07EB" w:rsidRDefault="008E3EA5" w:rsidP="003B05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E3EA5" w:rsidRPr="00AE07EB" w:rsidRDefault="008E3EA5" w:rsidP="003B05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- экономист, бакалавр экономики, магистр экономики, менеджер</w:t>
            </w:r>
          </w:p>
          <w:p w:rsidR="008E3EA5" w:rsidRPr="00AE07EB" w:rsidRDefault="008E3EA5" w:rsidP="004E19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- все квалификации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A5" w:rsidRPr="00AE07EB" w:rsidRDefault="008E3EA5" w:rsidP="003B05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AE07EB">
              <w:rPr>
                <w:rFonts w:ascii="Times New Roman" w:hAnsi="Times New Roman"/>
                <w:sz w:val="24"/>
                <w:szCs w:val="24"/>
              </w:rPr>
              <w:t xml:space="preserve">таж муниципальной службы </w:t>
            </w:r>
            <w:r>
              <w:rPr>
                <w:rFonts w:ascii="Times New Roman" w:hAnsi="Times New Roman"/>
                <w:sz w:val="24"/>
                <w:szCs w:val="24"/>
              </w:rPr>
              <w:t>не менее  двух лет</w:t>
            </w:r>
            <w:r w:rsidRPr="00AE07EB">
              <w:rPr>
                <w:rFonts w:ascii="Times New Roman" w:hAnsi="Times New Roman"/>
                <w:sz w:val="24"/>
                <w:szCs w:val="24"/>
              </w:rPr>
              <w:t xml:space="preserve"> или стаж работ</w:t>
            </w:r>
            <w:r>
              <w:rPr>
                <w:rFonts w:ascii="Times New Roman" w:hAnsi="Times New Roman"/>
                <w:sz w:val="24"/>
                <w:szCs w:val="24"/>
              </w:rPr>
              <w:t>ы по специальности, направлению подготовки не менее трех</w:t>
            </w:r>
            <w:r w:rsidRPr="00AE07EB">
              <w:rPr>
                <w:rFonts w:ascii="Times New Roman" w:hAnsi="Times New Roman"/>
                <w:sz w:val="24"/>
                <w:szCs w:val="24"/>
              </w:rPr>
              <w:t xml:space="preserve"> лет. Для лиц, имеющих дипломы специалиста или магистра с отличием, в течение трех лет со дня выдачи диплома устанавливаются квалификационные требования к стажу муниципальной службы или стажу работы по специальности</w:t>
            </w:r>
            <w:r>
              <w:rPr>
                <w:rFonts w:ascii="Times New Roman" w:hAnsi="Times New Roman"/>
                <w:sz w:val="24"/>
                <w:szCs w:val="24"/>
              </w:rPr>
              <w:t>, направлению подготовки</w:t>
            </w:r>
            <w:r w:rsidRPr="00AE07EB">
              <w:rPr>
                <w:rFonts w:ascii="Times New Roman" w:hAnsi="Times New Roman"/>
                <w:sz w:val="24"/>
                <w:szCs w:val="24"/>
              </w:rPr>
              <w:t xml:space="preserve"> не менее одного года стажа муниципальной службы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(государственной службы)</w:t>
            </w:r>
            <w:r w:rsidRPr="00AE07EB">
              <w:rPr>
                <w:rFonts w:ascii="Times New Roman" w:hAnsi="Times New Roman"/>
                <w:sz w:val="24"/>
                <w:szCs w:val="24"/>
              </w:rPr>
              <w:t xml:space="preserve"> или стажа работы по специальности</w:t>
            </w:r>
            <w:r>
              <w:rPr>
                <w:rFonts w:ascii="Times New Roman" w:hAnsi="Times New Roman"/>
                <w:sz w:val="24"/>
                <w:szCs w:val="24"/>
              </w:rPr>
              <w:t>, направлению подготовки</w:t>
            </w:r>
          </w:p>
        </w:tc>
      </w:tr>
      <w:tr w:rsidR="008E3EA5" w:rsidRPr="00AE07EB" w:rsidTr="00F7612B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A5" w:rsidRPr="00AE07EB" w:rsidRDefault="008E3EA5" w:rsidP="003F4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A5" w:rsidRPr="00AE07EB" w:rsidRDefault="008E3EA5" w:rsidP="003B0555">
            <w:pPr>
              <w:spacing w:after="0" w:line="29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Начальник организационного отдела</w:t>
            </w:r>
            <w:r w:rsidRPr="00AE07E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A5" w:rsidRPr="00AE07EB" w:rsidRDefault="008E3EA5" w:rsidP="003B05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Высшее образование по одному из следующих направлений:</w:t>
            </w:r>
          </w:p>
          <w:p w:rsidR="008E3EA5" w:rsidRPr="00AE07EB" w:rsidRDefault="008E3EA5" w:rsidP="003B05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«Гуманитарные науки» </w:t>
            </w:r>
          </w:p>
          <w:p w:rsidR="008E3EA5" w:rsidRPr="00AE07EB" w:rsidRDefault="008E3EA5" w:rsidP="003B05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E3EA5" w:rsidRPr="00AE07EB" w:rsidRDefault="008E3EA5" w:rsidP="003B05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«Экономика и управление» </w:t>
            </w:r>
          </w:p>
          <w:p w:rsidR="008E3EA5" w:rsidRPr="00AE07EB" w:rsidRDefault="008E3EA5" w:rsidP="003B05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«Образование и педагогика»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A5" w:rsidRPr="00AE07EB" w:rsidRDefault="008E3EA5" w:rsidP="003B05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E3EA5" w:rsidRPr="00AE07EB" w:rsidRDefault="008E3EA5" w:rsidP="003B05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E3EA5" w:rsidRPr="00AE07EB" w:rsidRDefault="008E3EA5" w:rsidP="003B05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- юрист, м</w:t>
            </w:r>
            <w:r>
              <w:rPr>
                <w:rFonts w:ascii="Times New Roman" w:hAnsi="Times New Roman"/>
                <w:sz w:val="24"/>
                <w:szCs w:val="24"/>
              </w:rPr>
              <w:t>агистр юриспруденции, бакалавр</w:t>
            </w:r>
            <w:r w:rsidRPr="00AE07EB">
              <w:rPr>
                <w:rFonts w:ascii="Times New Roman" w:hAnsi="Times New Roman"/>
                <w:sz w:val="24"/>
                <w:szCs w:val="24"/>
              </w:rPr>
              <w:t xml:space="preserve"> юриспруденции</w:t>
            </w:r>
          </w:p>
          <w:p w:rsidR="008E3EA5" w:rsidRPr="00AE07EB" w:rsidRDefault="008E3EA5" w:rsidP="003B05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- все квалификации</w:t>
            </w:r>
          </w:p>
          <w:p w:rsidR="008E3EA5" w:rsidRPr="00AE07EB" w:rsidRDefault="008E3EA5" w:rsidP="004E19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- все квалификации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A5" w:rsidRPr="00AE07EB" w:rsidRDefault="008E3EA5" w:rsidP="003B05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AE07EB">
              <w:rPr>
                <w:rFonts w:ascii="Times New Roman" w:hAnsi="Times New Roman"/>
                <w:sz w:val="24"/>
                <w:szCs w:val="24"/>
              </w:rPr>
              <w:t xml:space="preserve">таж муниципальной службы </w:t>
            </w:r>
            <w:r>
              <w:rPr>
                <w:rFonts w:ascii="Times New Roman" w:hAnsi="Times New Roman"/>
                <w:sz w:val="24"/>
                <w:szCs w:val="24"/>
              </w:rPr>
              <w:t>не менее  двух лет</w:t>
            </w:r>
            <w:r w:rsidRPr="00AE07EB">
              <w:rPr>
                <w:rFonts w:ascii="Times New Roman" w:hAnsi="Times New Roman"/>
                <w:sz w:val="24"/>
                <w:szCs w:val="24"/>
              </w:rPr>
              <w:t xml:space="preserve"> или стаж работ</w:t>
            </w:r>
            <w:r>
              <w:rPr>
                <w:rFonts w:ascii="Times New Roman" w:hAnsi="Times New Roman"/>
                <w:sz w:val="24"/>
                <w:szCs w:val="24"/>
              </w:rPr>
              <w:t>ы по специальности, направлению подготовки не менее трех</w:t>
            </w:r>
            <w:r w:rsidRPr="00AE07EB">
              <w:rPr>
                <w:rFonts w:ascii="Times New Roman" w:hAnsi="Times New Roman"/>
                <w:sz w:val="24"/>
                <w:szCs w:val="24"/>
              </w:rPr>
              <w:t xml:space="preserve"> лет. Для лиц, имеющих дипломы специалиста или магистра с отличием, в течение трех лет со дня выдачи диплома устанавливаются квалификационные требования к стажу муниципальной службы или стажу работы по специальности</w:t>
            </w:r>
            <w:r>
              <w:rPr>
                <w:rFonts w:ascii="Times New Roman" w:hAnsi="Times New Roman"/>
                <w:sz w:val="24"/>
                <w:szCs w:val="24"/>
              </w:rPr>
              <w:t>, направлению подготовки</w:t>
            </w:r>
            <w:r w:rsidRPr="00AE07EB">
              <w:rPr>
                <w:rFonts w:ascii="Times New Roman" w:hAnsi="Times New Roman"/>
                <w:sz w:val="24"/>
                <w:szCs w:val="24"/>
              </w:rPr>
              <w:t xml:space="preserve"> не менее одного года стажа муниципальной службы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(государственной службы)</w:t>
            </w:r>
            <w:r w:rsidRPr="00AE07EB">
              <w:rPr>
                <w:rFonts w:ascii="Times New Roman" w:hAnsi="Times New Roman"/>
                <w:sz w:val="24"/>
                <w:szCs w:val="24"/>
              </w:rPr>
              <w:t xml:space="preserve"> или стажа работы по специальности</w:t>
            </w:r>
            <w:r>
              <w:rPr>
                <w:rFonts w:ascii="Times New Roman" w:hAnsi="Times New Roman"/>
                <w:sz w:val="24"/>
                <w:szCs w:val="24"/>
              </w:rPr>
              <w:t>, направлению подготовки</w:t>
            </w:r>
          </w:p>
        </w:tc>
      </w:tr>
      <w:tr w:rsidR="008E3EA5" w:rsidRPr="00AE07EB" w:rsidTr="00F7612B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A5" w:rsidRPr="00AE07EB" w:rsidRDefault="008E3EA5" w:rsidP="003964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A5" w:rsidRDefault="008E3EA5" w:rsidP="003B0555">
            <w:pPr>
              <w:spacing w:after="0" w:line="29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Начальник отдела архитектуры, градостроительства, земельных и имущественных отношений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A5" w:rsidRPr="00AE07EB" w:rsidRDefault="008E3EA5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Высшее образование по одному из следующих направлений:</w:t>
            </w:r>
          </w:p>
          <w:p w:rsidR="008E3EA5" w:rsidRPr="00AE07EB" w:rsidRDefault="008E3EA5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«Гуманитарные науки» </w:t>
            </w:r>
          </w:p>
          <w:p w:rsidR="008E3EA5" w:rsidRPr="00AE07EB" w:rsidRDefault="008E3EA5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E3EA5" w:rsidRPr="00AE07EB" w:rsidRDefault="008E3EA5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«Экономика и управление» </w:t>
            </w:r>
          </w:p>
          <w:p w:rsidR="008E3EA5" w:rsidRPr="00AE07EB" w:rsidRDefault="008E3EA5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E3EA5" w:rsidRPr="00AE07EB" w:rsidRDefault="008E3EA5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«Архитектура и строительство»  </w:t>
            </w:r>
          </w:p>
          <w:p w:rsidR="008E3EA5" w:rsidRPr="00AE07EB" w:rsidRDefault="008E3EA5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«Геодезия и землеустройство»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A5" w:rsidRPr="00AE07EB" w:rsidRDefault="008E3EA5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E3EA5" w:rsidRPr="00AE07EB" w:rsidRDefault="008E3EA5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E3EA5" w:rsidRPr="00AE07EB" w:rsidRDefault="008E3EA5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- юрист, ма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гистр юриспруденции, бакалавр </w:t>
            </w:r>
            <w:r w:rsidRPr="00AE07EB">
              <w:rPr>
                <w:rFonts w:ascii="Times New Roman" w:hAnsi="Times New Roman"/>
                <w:sz w:val="24"/>
                <w:szCs w:val="24"/>
              </w:rPr>
              <w:t>юриспруденции</w:t>
            </w:r>
          </w:p>
          <w:p w:rsidR="008E3EA5" w:rsidRPr="00AE07EB" w:rsidRDefault="008E3EA5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- экономист, бакалавр экономики, магистр экономики, менеджер</w:t>
            </w:r>
          </w:p>
          <w:p w:rsidR="008E3EA5" w:rsidRPr="00AE07EB" w:rsidRDefault="008E3EA5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- все квалификации</w:t>
            </w:r>
          </w:p>
          <w:p w:rsidR="008E3EA5" w:rsidRPr="00AE07EB" w:rsidRDefault="008E3EA5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- все квалификации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A5" w:rsidRPr="00AE07EB" w:rsidRDefault="008E3EA5" w:rsidP="003B05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AE07EB">
              <w:rPr>
                <w:rFonts w:ascii="Times New Roman" w:hAnsi="Times New Roman"/>
                <w:sz w:val="24"/>
                <w:szCs w:val="24"/>
              </w:rPr>
              <w:t xml:space="preserve">таж муниципальной службы </w:t>
            </w:r>
            <w:r>
              <w:rPr>
                <w:rFonts w:ascii="Times New Roman" w:hAnsi="Times New Roman"/>
                <w:sz w:val="24"/>
                <w:szCs w:val="24"/>
              </w:rPr>
              <w:t>не менее  двух лет</w:t>
            </w:r>
            <w:r w:rsidRPr="00AE07EB">
              <w:rPr>
                <w:rFonts w:ascii="Times New Roman" w:hAnsi="Times New Roman"/>
                <w:sz w:val="24"/>
                <w:szCs w:val="24"/>
              </w:rPr>
              <w:t xml:space="preserve"> или стаж работ</w:t>
            </w:r>
            <w:r>
              <w:rPr>
                <w:rFonts w:ascii="Times New Roman" w:hAnsi="Times New Roman"/>
                <w:sz w:val="24"/>
                <w:szCs w:val="24"/>
              </w:rPr>
              <w:t>ы по специальности, направлению подготовки не менее трех</w:t>
            </w:r>
            <w:r w:rsidRPr="00AE07EB">
              <w:rPr>
                <w:rFonts w:ascii="Times New Roman" w:hAnsi="Times New Roman"/>
                <w:sz w:val="24"/>
                <w:szCs w:val="24"/>
              </w:rPr>
              <w:t xml:space="preserve"> лет. Для лиц, имеющих дипломы специалиста или магистра с отличием, в течение трех лет со дня выдачи диплома устанавливаются квалификационные требования к стажу муниципальной службы или стажу работы по специальности</w:t>
            </w:r>
            <w:r>
              <w:rPr>
                <w:rFonts w:ascii="Times New Roman" w:hAnsi="Times New Roman"/>
                <w:sz w:val="24"/>
                <w:szCs w:val="24"/>
              </w:rPr>
              <w:t>, направлению подготовки</w:t>
            </w:r>
            <w:r w:rsidRPr="00AE07EB">
              <w:rPr>
                <w:rFonts w:ascii="Times New Roman" w:hAnsi="Times New Roman"/>
                <w:sz w:val="24"/>
                <w:szCs w:val="24"/>
              </w:rPr>
              <w:t xml:space="preserve"> не менее одного года стажа муниципальной службы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(государственной службы)</w:t>
            </w:r>
            <w:r w:rsidRPr="00AE07EB">
              <w:rPr>
                <w:rFonts w:ascii="Times New Roman" w:hAnsi="Times New Roman"/>
                <w:sz w:val="24"/>
                <w:szCs w:val="24"/>
              </w:rPr>
              <w:t xml:space="preserve"> или стажа работы по специальности</w:t>
            </w:r>
            <w:r>
              <w:rPr>
                <w:rFonts w:ascii="Times New Roman" w:hAnsi="Times New Roman"/>
                <w:sz w:val="24"/>
                <w:szCs w:val="24"/>
              </w:rPr>
              <w:t>, направлению подготовки</w:t>
            </w:r>
          </w:p>
        </w:tc>
      </w:tr>
      <w:tr w:rsidR="008E3EA5" w:rsidRPr="00AE07EB" w:rsidTr="00F7612B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A5" w:rsidRPr="00AE07EB" w:rsidRDefault="008E3EA5" w:rsidP="003964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A5" w:rsidRDefault="008E3EA5" w:rsidP="003B0555">
            <w:pPr>
              <w:spacing w:after="0" w:line="29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Начальник отдела экономики и прогнозирования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A5" w:rsidRPr="00AE07EB" w:rsidRDefault="008E3EA5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Высшее образование по одному из следующих направлений:</w:t>
            </w:r>
          </w:p>
          <w:p w:rsidR="008E3EA5" w:rsidRPr="00AE07EB" w:rsidRDefault="008E3EA5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«Гуманитарные науки» </w:t>
            </w:r>
          </w:p>
          <w:p w:rsidR="008E3EA5" w:rsidRPr="00AE07EB" w:rsidRDefault="008E3EA5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E3EA5" w:rsidRPr="00AE07EB" w:rsidRDefault="008E3EA5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«Экономика и управление»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A5" w:rsidRPr="00AE07EB" w:rsidRDefault="008E3EA5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E3EA5" w:rsidRPr="00AE07EB" w:rsidRDefault="008E3EA5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E3EA5" w:rsidRPr="00AE07EB" w:rsidRDefault="008E3EA5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- юрист, ма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гистр юриспруденции, бакалавр </w:t>
            </w:r>
            <w:r w:rsidRPr="00AE07EB">
              <w:rPr>
                <w:rFonts w:ascii="Times New Roman" w:hAnsi="Times New Roman"/>
                <w:sz w:val="24"/>
                <w:szCs w:val="24"/>
              </w:rPr>
              <w:t>юриспруденции</w:t>
            </w:r>
          </w:p>
          <w:p w:rsidR="008E3EA5" w:rsidRPr="00AE07EB" w:rsidRDefault="008E3EA5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- все квалификации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A5" w:rsidRPr="00AE07EB" w:rsidRDefault="008E3EA5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AE07EB">
              <w:rPr>
                <w:rFonts w:ascii="Times New Roman" w:hAnsi="Times New Roman"/>
                <w:sz w:val="24"/>
                <w:szCs w:val="24"/>
              </w:rPr>
              <w:t xml:space="preserve">таж муниципальной службы </w:t>
            </w:r>
            <w:r>
              <w:rPr>
                <w:rFonts w:ascii="Times New Roman" w:hAnsi="Times New Roman"/>
                <w:sz w:val="24"/>
                <w:szCs w:val="24"/>
              </w:rPr>
              <w:t>не менее  двух лет</w:t>
            </w:r>
            <w:r w:rsidRPr="00AE07EB">
              <w:rPr>
                <w:rFonts w:ascii="Times New Roman" w:hAnsi="Times New Roman"/>
                <w:sz w:val="24"/>
                <w:szCs w:val="24"/>
              </w:rPr>
              <w:t xml:space="preserve"> или стаж работ</w:t>
            </w:r>
            <w:r>
              <w:rPr>
                <w:rFonts w:ascii="Times New Roman" w:hAnsi="Times New Roman"/>
                <w:sz w:val="24"/>
                <w:szCs w:val="24"/>
              </w:rPr>
              <w:t>ы по специальности, направлению подготовки не менее трех</w:t>
            </w:r>
            <w:r w:rsidRPr="00AE07EB">
              <w:rPr>
                <w:rFonts w:ascii="Times New Roman" w:hAnsi="Times New Roman"/>
                <w:sz w:val="24"/>
                <w:szCs w:val="24"/>
              </w:rPr>
              <w:t xml:space="preserve"> лет. Для лиц, имеющих дипломы специалиста или магистра с отличием, в течение трех лет со дня выдачи диплома устанавливаются квалификационные требования к стажу муниципальной службы или стажу работы по специальности</w:t>
            </w:r>
            <w:r>
              <w:rPr>
                <w:rFonts w:ascii="Times New Roman" w:hAnsi="Times New Roman"/>
                <w:sz w:val="24"/>
                <w:szCs w:val="24"/>
              </w:rPr>
              <w:t>, направлению подготовки</w:t>
            </w:r>
            <w:r w:rsidRPr="00AE07EB">
              <w:rPr>
                <w:rFonts w:ascii="Times New Roman" w:hAnsi="Times New Roman"/>
                <w:sz w:val="24"/>
                <w:szCs w:val="24"/>
              </w:rPr>
              <w:t xml:space="preserve"> не менее одного года стажа муниципальной службы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(государственной службы)</w:t>
            </w:r>
            <w:r w:rsidRPr="00AE07EB">
              <w:rPr>
                <w:rFonts w:ascii="Times New Roman" w:hAnsi="Times New Roman"/>
                <w:sz w:val="24"/>
                <w:szCs w:val="24"/>
              </w:rPr>
              <w:t xml:space="preserve"> или стажа работы по специальности</w:t>
            </w:r>
            <w:r>
              <w:rPr>
                <w:rFonts w:ascii="Times New Roman" w:hAnsi="Times New Roman"/>
                <w:sz w:val="24"/>
                <w:szCs w:val="24"/>
              </w:rPr>
              <w:t>, направлению подготовки</w:t>
            </w:r>
          </w:p>
        </w:tc>
      </w:tr>
      <w:tr w:rsidR="008E3EA5" w:rsidRPr="00AE07EB" w:rsidTr="00F7612B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A5" w:rsidRPr="00AE07EB" w:rsidRDefault="008E3EA5" w:rsidP="003964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A5" w:rsidRDefault="008E3EA5" w:rsidP="003B0555">
            <w:pPr>
              <w:spacing w:after="0" w:line="29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Начальник финансового отдела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A5" w:rsidRPr="00AE07EB" w:rsidRDefault="008E3EA5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Высшее образование по одному из следующих направлений:</w:t>
            </w:r>
          </w:p>
          <w:p w:rsidR="008E3EA5" w:rsidRPr="00AE07EB" w:rsidRDefault="008E3EA5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«Гуманитарные науки» </w:t>
            </w:r>
          </w:p>
          <w:p w:rsidR="008E3EA5" w:rsidRPr="00AE07EB" w:rsidRDefault="008E3EA5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E3EA5" w:rsidRPr="00AE07EB" w:rsidRDefault="008E3EA5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«Экономика и управление»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A5" w:rsidRPr="00AE07EB" w:rsidRDefault="008E3EA5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E3EA5" w:rsidRPr="00AE07EB" w:rsidRDefault="008E3EA5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E3EA5" w:rsidRPr="00AE07EB" w:rsidRDefault="008E3EA5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- юрист, ма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гистр юриспруденции, бакалавр </w:t>
            </w:r>
            <w:r w:rsidRPr="00AE07EB">
              <w:rPr>
                <w:rFonts w:ascii="Times New Roman" w:hAnsi="Times New Roman"/>
                <w:sz w:val="24"/>
                <w:szCs w:val="24"/>
              </w:rPr>
              <w:t>юриспруденции</w:t>
            </w:r>
          </w:p>
          <w:p w:rsidR="008E3EA5" w:rsidRPr="00AE07EB" w:rsidRDefault="008E3EA5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- все квалификации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A5" w:rsidRPr="00AE07EB" w:rsidRDefault="008E3EA5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AE07EB">
              <w:rPr>
                <w:rFonts w:ascii="Times New Roman" w:hAnsi="Times New Roman"/>
                <w:sz w:val="24"/>
                <w:szCs w:val="24"/>
              </w:rPr>
              <w:t xml:space="preserve">таж муниципальной службы </w:t>
            </w:r>
            <w:r>
              <w:rPr>
                <w:rFonts w:ascii="Times New Roman" w:hAnsi="Times New Roman"/>
                <w:sz w:val="24"/>
                <w:szCs w:val="24"/>
              </w:rPr>
              <w:t>не менее  двух лет</w:t>
            </w:r>
            <w:r w:rsidRPr="00AE07EB">
              <w:rPr>
                <w:rFonts w:ascii="Times New Roman" w:hAnsi="Times New Roman"/>
                <w:sz w:val="24"/>
                <w:szCs w:val="24"/>
              </w:rPr>
              <w:t xml:space="preserve"> или стаж работ</w:t>
            </w:r>
            <w:r>
              <w:rPr>
                <w:rFonts w:ascii="Times New Roman" w:hAnsi="Times New Roman"/>
                <w:sz w:val="24"/>
                <w:szCs w:val="24"/>
              </w:rPr>
              <w:t>ы по специальности, направлению подготовки не менее трех</w:t>
            </w:r>
            <w:r w:rsidRPr="00AE07EB">
              <w:rPr>
                <w:rFonts w:ascii="Times New Roman" w:hAnsi="Times New Roman"/>
                <w:sz w:val="24"/>
                <w:szCs w:val="24"/>
              </w:rPr>
              <w:t xml:space="preserve"> лет. Для лиц, имеющих дипломы специалиста или магистра с отличием, в течение трех лет со дня выдачи диплома устанавливаются квалификационные требования к стажу муниципальной службы или стажу работы по специальности</w:t>
            </w:r>
            <w:r>
              <w:rPr>
                <w:rFonts w:ascii="Times New Roman" w:hAnsi="Times New Roman"/>
                <w:sz w:val="24"/>
                <w:szCs w:val="24"/>
              </w:rPr>
              <w:t>, направлению подготовки</w:t>
            </w:r>
            <w:r w:rsidRPr="00AE07EB">
              <w:rPr>
                <w:rFonts w:ascii="Times New Roman" w:hAnsi="Times New Roman"/>
                <w:sz w:val="24"/>
                <w:szCs w:val="24"/>
              </w:rPr>
              <w:t xml:space="preserve"> не менее одного года стажа муниципальной службы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(государственной службы)</w:t>
            </w:r>
            <w:r w:rsidRPr="00AE07EB">
              <w:rPr>
                <w:rFonts w:ascii="Times New Roman" w:hAnsi="Times New Roman"/>
                <w:sz w:val="24"/>
                <w:szCs w:val="24"/>
              </w:rPr>
              <w:t xml:space="preserve"> или стажа работы по специальности</w:t>
            </w:r>
            <w:r>
              <w:rPr>
                <w:rFonts w:ascii="Times New Roman" w:hAnsi="Times New Roman"/>
                <w:sz w:val="24"/>
                <w:szCs w:val="24"/>
              </w:rPr>
              <w:t>, направлению подготовки</w:t>
            </w:r>
          </w:p>
        </w:tc>
      </w:tr>
      <w:tr w:rsidR="008E3EA5" w:rsidRPr="00AE07EB" w:rsidTr="00F7612B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A5" w:rsidRPr="00AE07EB" w:rsidRDefault="008E3EA5" w:rsidP="003964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A5" w:rsidRDefault="008E3EA5" w:rsidP="003B0555">
            <w:pPr>
              <w:spacing w:after="0" w:line="29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Начальник юридического отдела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A5" w:rsidRPr="00C159FB" w:rsidRDefault="008E3EA5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59FB">
              <w:rPr>
                <w:rFonts w:ascii="Times New Roman" w:hAnsi="Times New Roman"/>
                <w:sz w:val="24"/>
                <w:szCs w:val="24"/>
              </w:rPr>
              <w:t>Высшее образование по направлению: «Гуманитарные науки»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A5" w:rsidRPr="00C159FB" w:rsidRDefault="008E3EA5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E3EA5" w:rsidRPr="00C159FB" w:rsidRDefault="008E3EA5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59FB">
              <w:rPr>
                <w:rFonts w:ascii="Times New Roman" w:hAnsi="Times New Roman"/>
                <w:sz w:val="24"/>
                <w:szCs w:val="24"/>
              </w:rPr>
              <w:t>- юрист, ма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гистр юриспруденции, бакалавр </w:t>
            </w:r>
            <w:r w:rsidRPr="00C159FB">
              <w:rPr>
                <w:rFonts w:ascii="Times New Roman" w:hAnsi="Times New Roman"/>
                <w:sz w:val="24"/>
                <w:szCs w:val="24"/>
              </w:rPr>
              <w:t>юриспруденции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A5" w:rsidRPr="00C159FB" w:rsidRDefault="008E3EA5" w:rsidP="00DE5C56">
            <w:pPr>
              <w:snapToGrid w:val="0"/>
              <w:spacing w:line="30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AE07EB">
              <w:rPr>
                <w:rFonts w:ascii="Times New Roman" w:hAnsi="Times New Roman"/>
                <w:sz w:val="24"/>
                <w:szCs w:val="24"/>
              </w:rPr>
              <w:t xml:space="preserve">таж муниципальной службы </w:t>
            </w:r>
            <w:r>
              <w:rPr>
                <w:rFonts w:ascii="Times New Roman" w:hAnsi="Times New Roman"/>
                <w:sz w:val="24"/>
                <w:szCs w:val="24"/>
              </w:rPr>
              <w:t>не менее  двух лет</w:t>
            </w:r>
            <w:r w:rsidRPr="00AE07EB">
              <w:rPr>
                <w:rFonts w:ascii="Times New Roman" w:hAnsi="Times New Roman"/>
                <w:sz w:val="24"/>
                <w:szCs w:val="24"/>
              </w:rPr>
              <w:t xml:space="preserve"> или стаж работ</w:t>
            </w:r>
            <w:r>
              <w:rPr>
                <w:rFonts w:ascii="Times New Roman" w:hAnsi="Times New Roman"/>
                <w:sz w:val="24"/>
                <w:szCs w:val="24"/>
              </w:rPr>
              <w:t>ы по специальности, направлению подготовки не менее трех</w:t>
            </w:r>
            <w:r w:rsidRPr="00AE07EB">
              <w:rPr>
                <w:rFonts w:ascii="Times New Roman" w:hAnsi="Times New Roman"/>
                <w:sz w:val="24"/>
                <w:szCs w:val="24"/>
              </w:rPr>
              <w:t xml:space="preserve"> лет. Для лиц, имеющих дипломы специалиста или магистра с отличием, в течение трех лет со дня выдачи диплома устанавливаются квалификационные требования к стажу муниципальной службы или стажу работы по специальности</w:t>
            </w:r>
            <w:r>
              <w:rPr>
                <w:rFonts w:ascii="Times New Roman" w:hAnsi="Times New Roman"/>
                <w:sz w:val="24"/>
                <w:szCs w:val="24"/>
              </w:rPr>
              <w:t>, направлению подготовки</w:t>
            </w:r>
            <w:r w:rsidRPr="00AE07EB">
              <w:rPr>
                <w:rFonts w:ascii="Times New Roman" w:hAnsi="Times New Roman"/>
                <w:sz w:val="24"/>
                <w:szCs w:val="24"/>
              </w:rPr>
              <w:t xml:space="preserve"> не менее одного года стажа муниципальной службы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(государственной службы)</w:t>
            </w:r>
            <w:r w:rsidRPr="00AE07EB">
              <w:rPr>
                <w:rFonts w:ascii="Times New Roman" w:hAnsi="Times New Roman"/>
                <w:sz w:val="24"/>
                <w:szCs w:val="24"/>
              </w:rPr>
              <w:t xml:space="preserve"> или стажа работы по специальности</w:t>
            </w:r>
            <w:r>
              <w:rPr>
                <w:rFonts w:ascii="Times New Roman" w:hAnsi="Times New Roman"/>
                <w:sz w:val="24"/>
                <w:szCs w:val="24"/>
              </w:rPr>
              <w:t>, направлению подготовки</w:t>
            </w:r>
          </w:p>
        </w:tc>
      </w:tr>
      <w:tr w:rsidR="008E3EA5" w:rsidRPr="00AE07EB" w:rsidTr="00F7612B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A5" w:rsidRPr="00AE07EB" w:rsidRDefault="008E3EA5" w:rsidP="003964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A5" w:rsidRPr="00AE07EB" w:rsidRDefault="008E3EA5" w:rsidP="003B0555">
            <w:pPr>
              <w:spacing w:after="0" w:line="29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Главный специалист</w:t>
            </w:r>
          </w:p>
          <w:p w:rsidR="008E3EA5" w:rsidRPr="00AE07EB" w:rsidRDefault="008E3EA5" w:rsidP="003B0555">
            <w:pPr>
              <w:spacing w:after="0" w:line="29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AE07EB">
              <w:rPr>
                <w:rFonts w:ascii="Times New Roman" w:hAnsi="Times New Roman"/>
                <w:sz w:val="24"/>
                <w:szCs w:val="24"/>
              </w:rPr>
              <w:t>рганизационно</w:t>
            </w:r>
            <w:r>
              <w:rPr>
                <w:rFonts w:ascii="Times New Roman" w:hAnsi="Times New Roman"/>
                <w:sz w:val="24"/>
                <w:szCs w:val="24"/>
              </w:rPr>
              <w:t>го отдела</w:t>
            </w:r>
          </w:p>
          <w:p w:rsidR="008E3EA5" w:rsidRPr="00AE07EB" w:rsidRDefault="008E3EA5" w:rsidP="003B0555">
            <w:pPr>
              <w:spacing w:after="0" w:line="29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A5" w:rsidRPr="00AE07EB" w:rsidRDefault="008E3EA5" w:rsidP="003B05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Высшее образование по одному из следующих направлений:</w:t>
            </w:r>
          </w:p>
          <w:p w:rsidR="008E3EA5" w:rsidRPr="00AE07EB" w:rsidRDefault="008E3EA5" w:rsidP="003B05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«Гуманитарные науки» </w:t>
            </w:r>
          </w:p>
          <w:p w:rsidR="008E3EA5" w:rsidRPr="00AE07EB" w:rsidRDefault="008E3EA5" w:rsidP="003B05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E3EA5" w:rsidRPr="00AE07EB" w:rsidRDefault="008E3EA5" w:rsidP="003B05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59FB">
              <w:rPr>
                <w:rFonts w:ascii="Times New Roman" w:hAnsi="Times New Roman"/>
                <w:sz w:val="24"/>
                <w:szCs w:val="24"/>
              </w:rPr>
              <w:t>«Образование и педагогика»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A5" w:rsidRPr="00AE07EB" w:rsidRDefault="008E3EA5" w:rsidP="003B05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E3EA5" w:rsidRPr="00AE07EB" w:rsidRDefault="008E3EA5" w:rsidP="003B05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E3EA5" w:rsidRPr="00AE07EB" w:rsidRDefault="008E3EA5" w:rsidP="003B05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- юрист, ма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гистр юриспруденции, бакалавр </w:t>
            </w:r>
            <w:r w:rsidRPr="00AE07EB">
              <w:rPr>
                <w:rFonts w:ascii="Times New Roman" w:hAnsi="Times New Roman"/>
                <w:sz w:val="24"/>
                <w:szCs w:val="24"/>
              </w:rPr>
              <w:t>юриспруденции</w:t>
            </w:r>
          </w:p>
          <w:p w:rsidR="008E3EA5" w:rsidRPr="00AE07EB" w:rsidRDefault="008E3EA5" w:rsidP="004E19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все квалификации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A5" w:rsidRPr="00AE07EB" w:rsidRDefault="008E3EA5" w:rsidP="007820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AE07EB">
              <w:rPr>
                <w:rFonts w:ascii="Times New Roman" w:hAnsi="Times New Roman"/>
                <w:sz w:val="24"/>
                <w:szCs w:val="24"/>
              </w:rPr>
              <w:t xml:space="preserve">таж муниципальной службы </w:t>
            </w:r>
            <w:r>
              <w:rPr>
                <w:rFonts w:ascii="Times New Roman" w:hAnsi="Times New Roman"/>
                <w:sz w:val="24"/>
                <w:szCs w:val="24"/>
              </w:rPr>
              <w:t>не менее  двух лет</w:t>
            </w:r>
            <w:r w:rsidRPr="00AE07EB">
              <w:rPr>
                <w:rFonts w:ascii="Times New Roman" w:hAnsi="Times New Roman"/>
                <w:sz w:val="24"/>
                <w:szCs w:val="24"/>
              </w:rPr>
              <w:t xml:space="preserve"> или стаж работ</w:t>
            </w:r>
            <w:r>
              <w:rPr>
                <w:rFonts w:ascii="Times New Roman" w:hAnsi="Times New Roman"/>
                <w:sz w:val="24"/>
                <w:szCs w:val="24"/>
              </w:rPr>
              <w:t>ы по специальности, направлению подготовки не менее трех</w:t>
            </w:r>
            <w:r w:rsidRPr="00AE07EB">
              <w:rPr>
                <w:rFonts w:ascii="Times New Roman" w:hAnsi="Times New Roman"/>
                <w:sz w:val="24"/>
                <w:szCs w:val="24"/>
              </w:rPr>
              <w:t xml:space="preserve"> лет. Для лиц, имеющих дипломы специалиста или магистра с отличием, в течение трех лет со дня выдачи диплома устанавливаются квалификационные требования к стажу муниципальной службы или стажу работы по специальности</w:t>
            </w:r>
            <w:r>
              <w:rPr>
                <w:rFonts w:ascii="Times New Roman" w:hAnsi="Times New Roman"/>
                <w:sz w:val="24"/>
                <w:szCs w:val="24"/>
              </w:rPr>
              <w:t>, направлению подготовки</w:t>
            </w:r>
            <w:r w:rsidRPr="00AE07EB">
              <w:rPr>
                <w:rFonts w:ascii="Times New Roman" w:hAnsi="Times New Roman"/>
                <w:sz w:val="24"/>
                <w:szCs w:val="24"/>
              </w:rPr>
              <w:t xml:space="preserve"> не менее одного года стажа муниципальной службы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(государственной службы)</w:t>
            </w:r>
            <w:r w:rsidRPr="00AE07EB">
              <w:rPr>
                <w:rFonts w:ascii="Times New Roman" w:hAnsi="Times New Roman"/>
                <w:sz w:val="24"/>
                <w:szCs w:val="24"/>
              </w:rPr>
              <w:t xml:space="preserve"> или стажа работы по специальности</w:t>
            </w:r>
            <w:r>
              <w:rPr>
                <w:rFonts w:ascii="Times New Roman" w:hAnsi="Times New Roman"/>
                <w:sz w:val="24"/>
                <w:szCs w:val="24"/>
              </w:rPr>
              <w:t>, направлению подготовки</w:t>
            </w:r>
          </w:p>
        </w:tc>
      </w:tr>
      <w:tr w:rsidR="008E3EA5" w:rsidRPr="00AE07EB" w:rsidTr="00F7612B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A5" w:rsidRPr="00AE07EB" w:rsidRDefault="008E3EA5" w:rsidP="003964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A5" w:rsidRPr="00AE07EB" w:rsidRDefault="008E3EA5" w:rsidP="003B0555">
            <w:pPr>
              <w:spacing w:after="0" w:line="29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Главный </w:t>
            </w:r>
          </w:p>
          <w:p w:rsidR="008E3EA5" w:rsidRPr="00AE07EB" w:rsidRDefault="008E3EA5" w:rsidP="003B0555">
            <w:pPr>
              <w:spacing w:after="0" w:line="29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специалист финансового</w:t>
            </w:r>
          </w:p>
          <w:p w:rsidR="008E3EA5" w:rsidRPr="00AE07EB" w:rsidRDefault="008E3EA5" w:rsidP="003B0555">
            <w:pPr>
              <w:spacing w:after="0" w:line="29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отдела </w:t>
            </w:r>
          </w:p>
          <w:p w:rsidR="008E3EA5" w:rsidRPr="00AE07EB" w:rsidRDefault="008E3EA5" w:rsidP="003B0555">
            <w:pPr>
              <w:spacing w:after="0" w:line="29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A5" w:rsidRPr="0005442F" w:rsidRDefault="008E3EA5" w:rsidP="003B05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442F">
              <w:rPr>
                <w:rFonts w:ascii="Times New Roman" w:hAnsi="Times New Roman"/>
                <w:sz w:val="24"/>
                <w:szCs w:val="24"/>
              </w:rPr>
              <w:t>Высшее образование по одному из следующих направлений:</w:t>
            </w:r>
          </w:p>
          <w:p w:rsidR="008E3EA5" w:rsidRPr="0005442F" w:rsidRDefault="008E3EA5" w:rsidP="003B05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442F">
              <w:rPr>
                <w:rFonts w:ascii="Times New Roman" w:hAnsi="Times New Roman"/>
                <w:sz w:val="24"/>
                <w:szCs w:val="24"/>
              </w:rPr>
              <w:t xml:space="preserve">«Бухгалтерский учет и аудит» </w:t>
            </w:r>
          </w:p>
          <w:p w:rsidR="008E3EA5" w:rsidRPr="0005442F" w:rsidRDefault="008E3EA5" w:rsidP="003B05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E3EA5" w:rsidRPr="0005442F" w:rsidRDefault="008E3EA5" w:rsidP="003B05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442F">
              <w:rPr>
                <w:rFonts w:ascii="Times New Roman" w:hAnsi="Times New Roman"/>
                <w:sz w:val="24"/>
                <w:szCs w:val="24"/>
              </w:rPr>
              <w:t>«Финансы и кредит»</w:t>
            </w:r>
          </w:p>
          <w:p w:rsidR="008E3EA5" w:rsidRPr="0005442F" w:rsidRDefault="008E3EA5" w:rsidP="003B05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E3EA5" w:rsidRPr="0005442F" w:rsidRDefault="008E3EA5" w:rsidP="003B05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442F">
              <w:rPr>
                <w:rFonts w:ascii="Times New Roman" w:hAnsi="Times New Roman"/>
                <w:sz w:val="24"/>
                <w:szCs w:val="24"/>
              </w:rPr>
              <w:t xml:space="preserve"> «Экономика и управление на предприятии»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A5" w:rsidRPr="0005442F" w:rsidRDefault="008E3EA5" w:rsidP="003B05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E3EA5" w:rsidRPr="0005442F" w:rsidRDefault="008E3EA5" w:rsidP="003B05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E3EA5" w:rsidRPr="0005442F" w:rsidRDefault="008E3EA5" w:rsidP="003B05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442F">
              <w:rPr>
                <w:rFonts w:ascii="Times New Roman" w:hAnsi="Times New Roman"/>
                <w:sz w:val="24"/>
                <w:szCs w:val="24"/>
              </w:rPr>
              <w:t>- финансист</w:t>
            </w:r>
          </w:p>
          <w:p w:rsidR="008E3EA5" w:rsidRPr="0005442F" w:rsidRDefault="008E3EA5" w:rsidP="003B05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442F">
              <w:rPr>
                <w:rFonts w:ascii="Times New Roman" w:hAnsi="Times New Roman"/>
                <w:sz w:val="24"/>
                <w:szCs w:val="24"/>
              </w:rPr>
              <w:t>- бухгалтер аудитор</w:t>
            </w:r>
          </w:p>
          <w:p w:rsidR="008E3EA5" w:rsidRPr="0005442F" w:rsidRDefault="008E3EA5" w:rsidP="003B05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442F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442F">
              <w:rPr>
                <w:rFonts w:ascii="Times New Roman" w:hAnsi="Times New Roman"/>
                <w:sz w:val="24"/>
                <w:szCs w:val="24"/>
              </w:rPr>
              <w:t>экономист</w:t>
            </w:r>
          </w:p>
          <w:p w:rsidR="008E3EA5" w:rsidRDefault="008E3EA5" w:rsidP="003B05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442F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442F">
              <w:rPr>
                <w:rFonts w:ascii="Times New Roman" w:hAnsi="Times New Roman"/>
                <w:sz w:val="24"/>
                <w:szCs w:val="24"/>
              </w:rPr>
              <w:t>менеджер</w:t>
            </w:r>
          </w:p>
          <w:p w:rsidR="008E3EA5" w:rsidRPr="0005442F" w:rsidRDefault="008E3EA5" w:rsidP="003B05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все квалификации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A5" w:rsidRPr="00AE07EB" w:rsidRDefault="008E3EA5" w:rsidP="007820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AE07EB">
              <w:rPr>
                <w:rFonts w:ascii="Times New Roman" w:hAnsi="Times New Roman"/>
                <w:sz w:val="24"/>
                <w:szCs w:val="24"/>
              </w:rPr>
              <w:t xml:space="preserve">таж муниципальной службы </w:t>
            </w:r>
            <w:r>
              <w:rPr>
                <w:rFonts w:ascii="Times New Roman" w:hAnsi="Times New Roman"/>
                <w:sz w:val="24"/>
                <w:szCs w:val="24"/>
              </w:rPr>
              <w:t>не менее  двух лет</w:t>
            </w:r>
            <w:r w:rsidRPr="00AE07EB">
              <w:rPr>
                <w:rFonts w:ascii="Times New Roman" w:hAnsi="Times New Roman"/>
                <w:sz w:val="24"/>
                <w:szCs w:val="24"/>
              </w:rPr>
              <w:t xml:space="preserve"> или стаж работ</w:t>
            </w:r>
            <w:r>
              <w:rPr>
                <w:rFonts w:ascii="Times New Roman" w:hAnsi="Times New Roman"/>
                <w:sz w:val="24"/>
                <w:szCs w:val="24"/>
              </w:rPr>
              <w:t>ы по специальности, направлению подготовки не менее трех</w:t>
            </w:r>
            <w:r w:rsidRPr="00AE07EB">
              <w:rPr>
                <w:rFonts w:ascii="Times New Roman" w:hAnsi="Times New Roman"/>
                <w:sz w:val="24"/>
                <w:szCs w:val="24"/>
              </w:rPr>
              <w:t xml:space="preserve"> лет. Для лиц, имеющих дипломы специалиста или магистра с отличием, в течение трех лет со дня выдачи диплома устанавливаются квалификационные требования к стажу муниципальной службы или стажу работы по специальности</w:t>
            </w:r>
            <w:r>
              <w:rPr>
                <w:rFonts w:ascii="Times New Roman" w:hAnsi="Times New Roman"/>
                <w:sz w:val="24"/>
                <w:szCs w:val="24"/>
              </w:rPr>
              <w:t>, направлению подготовки</w:t>
            </w:r>
            <w:r w:rsidRPr="00AE07EB">
              <w:rPr>
                <w:rFonts w:ascii="Times New Roman" w:hAnsi="Times New Roman"/>
                <w:sz w:val="24"/>
                <w:szCs w:val="24"/>
              </w:rPr>
              <w:t xml:space="preserve"> не менее одного года стажа муниципальной службы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(государственной службы)</w:t>
            </w:r>
            <w:r w:rsidRPr="00AE07EB">
              <w:rPr>
                <w:rFonts w:ascii="Times New Roman" w:hAnsi="Times New Roman"/>
                <w:sz w:val="24"/>
                <w:szCs w:val="24"/>
              </w:rPr>
              <w:t xml:space="preserve"> или стажа работы по специальности</w:t>
            </w:r>
            <w:r>
              <w:rPr>
                <w:rFonts w:ascii="Times New Roman" w:hAnsi="Times New Roman"/>
                <w:sz w:val="24"/>
                <w:szCs w:val="24"/>
              </w:rPr>
              <w:t>, направлению подготовки</w:t>
            </w:r>
          </w:p>
        </w:tc>
      </w:tr>
      <w:tr w:rsidR="008E3EA5" w:rsidRPr="00AE07EB" w:rsidTr="00F7612B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A5" w:rsidRPr="00AE07EB" w:rsidRDefault="008E3EA5" w:rsidP="003964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A5" w:rsidRPr="00AE07EB" w:rsidRDefault="008E3EA5" w:rsidP="003B0555">
            <w:pPr>
              <w:spacing w:after="0" w:line="29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Главный специалист отдела архитектуры, градостроительства, земельных и имущественных отношений</w:t>
            </w:r>
          </w:p>
          <w:p w:rsidR="008E3EA5" w:rsidRPr="00AE07EB" w:rsidRDefault="008E3EA5" w:rsidP="003B0555">
            <w:pPr>
              <w:spacing w:after="0" w:line="29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A5" w:rsidRPr="00AE07EB" w:rsidRDefault="008E3EA5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Высшее образование по одному из следующих направлений:</w:t>
            </w:r>
          </w:p>
          <w:p w:rsidR="008E3EA5" w:rsidRPr="00AE07EB" w:rsidRDefault="008E3EA5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«Гуманитарные науки» </w:t>
            </w:r>
          </w:p>
          <w:p w:rsidR="008E3EA5" w:rsidRPr="00AE07EB" w:rsidRDefault="008E3EA5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E3EA5" w:rsidRPr="00AE07EB" w:rsidRDefault="008E3EA5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«Экономика и управление» </w:t>
            </w:r>
          </w:p>
          <w:p w:rsidR="008E3EA5" w:rsidRPr="00AE07EB" w:rsidRDefault="008E3EA5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E3EA5" w:rsidRPr="00AE07EB" w:rsidRDefault="008E3EA5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«Архитектура и строительство»  </w:t>
            </w:r>
          </w:p>
          <w:p w:rsidR="008E3EA5" w:rsidRPr="00AE07EB" w:rsidRDefault="008E3EA5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«Геодезия и землеустройство»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A5" w:rsidRPr="00AE07EB" w:rsidRDefault="008E3EA5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E3EA5" w:rsidRPr="00AE07EB" w:rsidRDefault="008E3EA5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E3EA5" w:rsidRPr="00AE07EB" w:rsidRDefault="008E3EA5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- юрист, ма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гистр юриспруденции, бакалавр </w:t>
            </w:r>
            <w:r w:rsidRPr="00AE07EB">
              <w:rPr>
                <w:rFonts w:ascii="Times New Roman" w:hAnsi="Times New Roman"/>
                <w:sz w:val="24"/>
                <w:szCs w:val="24"/>
              </w:rPr>
              <w:t>юриспруденции</w:t>
            </w:r>
          </w:p>
          <w:p w:rsidR="008E3EA5" w:rsidRPr="00AE07EB" w:rsidRDefault="008E3EA5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- экономист, бакалавр экономики, магистр экономики, менеджер</w:t>
            </w:r>
          </w:p>
          <w:p w:rsidR="008E3EA5" w:rsidRPr="00AE07EB" w:rsidRDefault="008E3EA5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- все квалификации</w:t>
            </w:r>
          </w:p>
          <w:p w:rsidR="008E3EA5" w:rsidRPr="00AE07EB" w:rsidRDefault="008E3EA5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- все квалификации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A5" w:rsidRPr="00AE07EB" w:rsidRDefault="008E3EA5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AE07EB">
              <w:rPr>
                <w:rFonts w:ascii="Times New Roman" w:hAnsi="Times New Roman"/>
                <w:sz w:val="24"/>
                <w:szCs w:val="24"/>
              </w:rPr>
              <w:t xml:space="preserve">таж муниципальной службы </w:t>
            </w:r>
            <w:r>
              <w:rPr>
                <w:rFonts w:ascii="Times New Roman" w:hAnsi="Times New Roman"/>
                <w:sz w:val="24"/>
                <w:szCs w:val="24"/>
              </w:rPr>
              <w:t>не менее  двух лет</w:t>
            </w:r>
            <w:r w:rsidRPr="00AE07EB">
              <w:rPr>
                <w:rFonts w:ascii="Times New Roman" w:hAnsi="Times New Roman"/>
                <w:sz w:val="24"/>
                <w:szCs w:val="24"/>
              </w:rPr>
              <w:t xml:space="preserve"> или стаж работ</w:t>
            </w:r>
            <w:r>
              <w:rPr>
                <w:rFonts w:ascii="Times New Roman" w:hAnsi="Times New Roman"/>
                <w:sz w:val="24"/>
                <w:szCs w:val="24"/>
              </w:rPr>
              <w:t>ы по специальности, направлению подготовки не менее трех</w:t>
            </w:r>
            <w:r w:rsidRPr="00AE07EB">
              <w:rPr>
                <w:rFonts w:ascii="Times New Roman" w:hAnsi="Times New Roman"/>
                <w:sz w:val="24"/>
                <w:szCs w:val="24"/>
              </w:rPr>
              <w:t xml:space="preserve"> лет. Для лиц, имеющих дипломы специалиста или магистра с отличием, в течение трех лет со дня выдачи диплома устанавливаются квалификационные требования к стажу муниципальной службы или стажу работы по специальности</w:t>
            </w:r>
            <w:r>
              <w:rPr>
                <w:rFonts w:ascii="Times New Roman" w:hAnsi="Times New Roman"/>
                <w:sz w:val="24"/>
                <w:szCs w:val="24"/>
              </w:rPr>
              <w:t>, направлению подготовки</w:t>
            </w:r>
            <w:r w:rsidRPr="00AE07EB">
              <w:rPr>
                <w:rFonts w:ascii="Times New Roman" w:hAnsi="Times New Roman"/>
                <w:sz w:val="24"/>
                <w:szCs w:val="24"/>
              </w:rPr>
              <w:t xml:space="preserve"> не менее одного года стажа муниципальной службы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(государственной службы)</w:t>
            </w:r>
            <w:r w:rsidRPr="00AE07EB">
              <w:rPr>
                <w:rFonts w:ascii="Times New Roman" w:hAnsi="Times New Roman"/>
                <w:sz w:val="24"/>
                <w:szCs w:val="24"/>
              </w:rPr>
              <w:t xml:space="preserve"> или стажа работы по специальности</w:t>
            </w:r>
            <w:r>
              <w:rPr>
                <w:rFonts w:ascii="Times New Roman" w:hAnsi="Times New Roman"/>
                <w:sz w:val="24"/>
                <w:szCs w:val="24"/>
              </w:rPr>
              <w:t>, направлению подготовки</w:t>
            </w:r>
          </w:p>
        </w:tc>
      </w:tr>
      <w:tr w:rsidR="008E3EA5" w:rsidRPr="00AE07EB" w:rsidTr="00F7612B">
        <w:tc>
          <w:tcPr>
            <w:tcW w:w="148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A5" w:rsidRPr="00AE07EB" w:rsidRDefault="008E3EA5" w:rsidP="009C6F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E07EB">
              <w:rPr>
                <w:rFonts w:ascii="Times New Roman" w:hAnsi="Times New Roman"/>
                <w:b/>
                <w:sz w:val="24"/>
                <w:szCs w:val="24"/>
              </w:rPr>
              <w:t>Старшие должности муниципальной службы</w:t>
            </w:r>
          </w:p>
        </w:tc>
      </w:tr>
      <w:tr w:rsidR="008E3EA5" w:rsidRPr="00AE07EB" w:rsidTr="00F7612B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A5" w:rsidRPr="00AE07EB" w:rsidRDefault="008E3EA5" w:rsidP="00DF17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A5" w:rsidRPr="00AE07EB" w:rsidRDefault="008E3EA5" w:rsidP="009C6F45">
            <w:pPr>
              <w:spacing w:after="0" w:line="290" w:lineRule="exact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Ведущий специалист </w:t>
            </w:r>
          </w:p>
          <w:p w:rsidR="008E3EA5" w:rsidRPr="00AE07EB" w:rsidRDefault="008E3EA5" w:rsidP="009C6F45">
            <w:pPr>
              <w:spacing w:after="0" w:line="290" w:lineRule="exact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общего отдела</w:t>
            </w:r>
          </w:p>
          <w:p w:rsidR="008E3EA5" w:rsidRPr="00AE07EB" w:rsidRDefault="008E3EA5" w:rsidP="00F2369B">
            <w:pPr>
              <w:spacing w:after="0" w:line="29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A5" w:rsidRPr="00AE07EB" w:rsidRDefault="008E3EA5" w:rsidP="009C6F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Среднее профессиональное образование по одному из следующих направлений: </w:t>
            </w:r>
          </w:p>
          <w:p w:rsidR="008E3EA5" w:rsidRPr="00AE07EB" w:rsidRDefault="008E3EA5" w:rsidP="009C6F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«Экономика и управление»</w:t>
            </w:r>
          </w:p>
          <w:p w:rsidR="008E3EA5" w:rsidRPr="00AE07EB" w:rsidRDefault="008E3EA5" w:rsidP="009C6F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«Гуманитарные науки»</w:t>
            </w:r>
          </w:p>
          <w:p w:rsidR="008E3EA5" w:rsidRPr="00AE07EB" w:rsidRDefault="008E3EA5" w:rsidP="00EA7E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«Образование и педагогика»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A5" w:rsidRPr="00AE07EB" w:rsidRDefault="008E3EA5" w:rsidP="009C6F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E3EA5" w:rsidRPr="00AE07EB" w:rsidRDefault="008E3EA5" w:rsidP="009C6F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E3EA5" w:rsidRPr="00AE07EB" w:rsidRDefault="008E3EA5" w:rsidP="009C6F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E3EA5" w:rsidRPr="00AE07EB" w:rsidRDefault="008E3EA5" w:rsidP="009C6F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- все квалификации </w:t>
            </w:r>
          </w:p>
          <w:p w:rsidR="008E3EA5" w:rsidRPr="00AE07EB" w:rsidRDefault="008E3EA5" w:rsidP="009C6F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все квалификации</w:t>
            </w:r>
          </w:p>
          <w:p w:rsidR="008E3EA5" w:rsidRPr="00AE07EB" w:rsidRDefault="008E3EA5" w:rsidP="007820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- все квалификации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A5" w:rsidRPr="00AE07EB" w:rsidRDefault="008E3EA5" w:rsidP="00782079">
            <w:pPr>
              <w:snapToGrid w:val="0"/>
              <w:spacing w:line="290" w:lineRule="exact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Требования к стажу работы по специальности не предъявляются.</w:t>
            </w:r>
          </w:p>
          <w:p w:rsidR="008E3EA5" w:rsidRPr="00AE07EB" w:rsidRDefault="008E3EA5" w:rsidP="009C6F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3EA5" w:rsidRPr="00AE07EB" w:rsidTr="00F7612B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A5" w:rsidRPr="00AE07EB" w:rsidRDefault="008E3EA5" w:rsidP="00DF17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A5" w:rsidRPr="00AE07EB" w:rsidRDefault="008E3EA5" w:rsidP="009C6F45">
            <w:pPr>
              <w:spacing w:after="0" w:line="29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Заведующий приемной 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A5" w:rsidRPr="00AE07EB" w:rsidRDefault="008E3EA5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Среднее профессиональное образование по одному из следующих направлений: </w:t>
            </w:r>
          </w:p>
          <w:p w:rsidR="008E3EA5" w:rsidRPr="00AE07EB" w:rsidRDefault="008E3EA5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«Экономика и управление»</w:t>
            </w:r>
          </w:p>
          <w:p w:rsidR="008E3EA5" w:rsidRPr="00AE07EB" w:rsidRDefault="008E3EA5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«Гуманитарные науки»</w:t>
            </w:r>
          </w:p>
          <w:p w:rsidR="008E3EA5" w:rsidRPr="00AE07EB" w:rsidRDefault="008E3EA5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«Образование и педагогика»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A5" w:rsidRPr="00AE07EB" w:rsidRDefault="008E3EA5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E3EA5" w:rsidRPr="00AE07EB" w:rsidRDefault="008E3EA5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E3EA5" w:rsidRPr="00AE07EB" w:rsidRDefault="008E3EA5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E3EA5" w:rsidRPr="00AE07EB" w:rsidRDefault="008E3EA5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- все квалификации </w:t>
            </w:r>
          </w:p>
          <w:p w:rsidR="008E3EA5" w:rsidRPr="00AE07EB" w:rsidRDefault="008E3EA5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AE07EB">
              <w:rPr>
                <w:rFonts w:ascii="Times New Roman" w:hAnsi="Times New Roman"/>
                <w:sz w:val="24"/>
                <w:szCs w:val="24"/>
              </w:rPr>
              <w:t xml:space="preserve">все квалификации </w:t>
            </w:r>
          </w:p>
          <w:p w:rsidR="008E3EA5" w:rsidRPr="00AE07EB" w:rsidRDefault="008E3EA5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- все квалификации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A5" w:rsidRPr="00AE07EB" w:rsidRDefault="008E3EA5" w:rsidP="00DE5C56">
            <w:pPr>
              <w:snapToGrid w:val="0"/>
              <w:spacing w:line="290" w:lineRule="exact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Требования к стажу работы по специальности не предъявляются.</w:t>
            </w:r>
          </w:p>
          <w:p w:rsidR="008E3EA5" w:rsidRPr="00AE07EB" w:rsidRDefault="008E3EA5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3EA5" w:rsidRPr="00AE07EB" w:rsidTr="00F7612B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A5" w:rsidRPr="00AE07EB" w:rsidRDefault="008E3EA5" w:rsidP="00DF17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A5" w:rsidRPr="00AE07EB" w:rsidRDefault="008E3EA5" w:rsidP="009C6F45">
            <w:pPr>
              <w:spacing w:after="0" w:line="290" w:lineRule="exact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Ведущий специалист </w:t>
            </w:r>
          </w:p>
          <w:p w:rsidR="008E3EA5" w:rsidRPr="00AE07EB" w:rsidRDefault="008E3EA5" w:rsidP="00EA7E8C">
            <w:pPr>
              <w:spacing w:after="0" w:line="29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организационного  отдела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A5" w:rsidRPr="00AE07EB" w:rsidRDefault="008E3EA5" w:rsidP="009C6F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Среднее профессиональное образование по одному из следующих направлений: </w:t>
            </w:r>
          </w:p>
          <w:p w:rsidR="008E3EA5" w:rsidRPr="00AE07EB" w:rsidRDefault="008E3EA5" w:rsidP="009C6F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«Экономика и управление»</w:t>
            </w:r>
          </w:p>
          <w:p w:rsidR="008E3EA5" w:rsidRDefault="008E3EA5" w:rsidP="00C566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«Гуманитарные науки»</w:t>
            </w:r>
          </w:p>
          <w:p w:rsidR="008E3EA5" w:rsidRDefault="008E3EA5" w:rsidP="00C566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«Искусство и культура»</w:t>
            </w:r>
          </w:p>
          <w:p w:rsidR="008E3EA5" w:rsidRPr="00AE07EB" w:rsidRDefault="008E3EA5" w:rsidP="00C566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«Право, социальная работа и издательское дело»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A5" w:rsidRPr="00AE07EB" w:rsidRDefault="008E3EA5" w:rsidP="00932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E3EA5" w:rsidRPr="00AE07EB" w:rsidRDefault="008E3EA5" w:rsidP="00932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E3EA5" w:rsidRPr="00AE07EB" w:rsidRDefault="008E3EA5" w:rsidP="00932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E3EA5" w:rsidRPr="00AE07EB" w:rsidRDefault="008E3EA5" w:rsidP="009C6F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- все квалификации</w:t>
            </w:r>
          </w:p>
          <w:p w:rsidR="008E3EA5" w:rsidRDefault="008E3EA5" w:rsidP="00CB0F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sz w:val="24"/>
                <w:szCs w:val="24"/>
              </w:rPr>
              <w:t>все квалификации</w:t>
            </w:r>
          </w:p>
          <w:p w:rsidR="008E3EA5" w:rsidRDefault="008E3EA5" w:rsidP="00CB0F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все квалификации</w:t>
            </w:r>
          </w:p>
          <w:p w:rsidR="008E3EA5" w:rsidRPr="00AE07EB" w:rsidRDefault="008E3EA5" w:rsidP="00CB0F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все квалификации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A5" w:rsidRPr="00AE07EB" w:rsidRDefault="008E3EA5" w:rsidP="006C38DA">
            <w:pPr>
              <w:snapToGrid w:val="0"/>
              <w:spacing w:line="290" w:lineRule="exact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Требования к стажу работы по специальности не предъявляются.</w:t>
            </w:r>
          </w:p>
          <w:p w:rsidR="008E3EA5" w:rsidRPr="00AE07EB" w:rsidRDefault="008E3EA5" w:rsidP="00932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3EA5" w:rsidRPr="00AE07EB" w:rsidTr="00F7612B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A5" w:rsidRPr="00AE07EB" w:rsidRDefault="008E3EA5" w:rsidP="00DF17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A5" w:rsidRPr="00AE07EB" w:rsidRDefault="008E3EA5" w:rsidP="009C6F45">
            <w:pPr>
              <w:spacing w:after="0" w:line="29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Ведущий специалист </w:t>
            </w:r>
          </w:p>
          <w:p w:rsidR="008E3EA5" w:rsidRPr="00AE07EB" w:rsidRDefault="008E3EA5" w:rsidP="009C6F45">
            <w:pPr>
              <w:spacing w:after="0" w:line="29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отдела архитектуры, градостроительства, земельных и имущественных отношений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A5" w:rsidRPr="00AE07EB" w:rsidRDefault="008E3EA5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Среднее профессиональное образование по одному из следующих направлений: </w:t>
            </w:r>
          </w:p>
          <w:p w:rsidR="008E3EA5" w:rsidRPr="00AE07EB" w:rsidRDefault="008E3EA5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«Право, социальная работа и издательское дело» </w:t>
            </w:r>
          </w:p>
          <w:p w:rsidR="008E3EA5" w:rsidRPr="00AE07EB" w:rsidRDefault="008E3EA5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«Экономика и управление» </w:t>
            </w:r>
          </w:p>
          <w:p w:rsidR="008E3EA5" w:rsidRPr="00AE07EB" w:rsidRDefault="008E3EA5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«Архитектура и строительство»  </w:t>
            </w:r>
          </w:p>
          <w:p w:rsidR="008E3EA5" w:rsidRPr="00AE07EB" w:rsidRDefault="008E3EA5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«Геодезия и землеустройство»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A5" w:rsidRPr="00AE07EB" w:rsidRDefault="008E3EA5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E3EA5" w:rsidRPr="00AE07EB" w:rsidRDefault="008E3EA5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E3EA5" w:rsidRPr="00AE07EB" w:rsidRDefault="008E3EA5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E3EA5" w:rsidRPr="00AE07EB" w:rsidRDefault="008E3EA5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E3EA5" w:rsidRPr="00AE07EB" w:rsidRDefault="008E3EA5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sz w:val="24"/>
                <w:szCs w:val="24"/>
              </w:rPr>
              <w:t>все квалификации</w:t>
            </w:r>
          </w:p>
          <w:p w:rsidR="008E3EA5" w:rsidRPr="00AE07EB" w:rsidRDefault="008E3EA5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- все квалификации</w:t>
            </w:r>
          </w:p>
          <w:p w:rsidR="008E3EA5" w:rsidRPr="00AE07EB" w:rsidRDefault="008E3EA5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- все квалификации</w:t>
            </w:r>
          </w:p>
          <w:p w:rsidR="008E3EA5" w:rsidRPr="00AE07EB" w:rsidRDefault="008E3EA5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- все квалификации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A5" w:rsidRPr="00AE07EB" w:rsidRDefault="008E3EA5" w:rsidP="00DE5C56">
            <w:pPr>
              <w:snapToGrid w:val="0"/>
              <w:spacing w:line="290" w:lineRule="exact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Требования к стажу работы по специальности не предъявляются.</w:t>
            </w:r>
          </w:p>
          <w:p w:rsidR="008E3EA5" w:rsidRPr="00AE07EB" w:rsidRDefault="008E3EA5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3EA5" w:rsidRPr="00AE07EB" w:rsidTr="00F7612B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A5" w:rsidRPr="00AE07EB" w:rsidRDefault="008E3EA5" w:rsidP="00DF17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A5" w:rsidRPr="00AE07EB" w:rsidRDefault="008E3EA5" w:rsidP="009C6F45">
            <w:pPr>
              <w:spacing w:after="0" w:line="290" w:lineRule="exact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Ведущий специалист</w:t>
            </w:r>
          </w:p>
          <w:p w:rsidR="008E3EA5" w:rsidRPr="00AE07EB" w:rsidRDefault="008E3EA5" w:rsidP="009C6F45">
            <w:pPr>
              <w:spacing w:after="0" w:line="29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отдела экономики и прогнозирования</w:t>
            </w:r>
          </w:p>
          <w:p w:rsidR="008E3EA5" w:rsidRPr="00AE07EB" w:rsidRDefault="008E3EA5" w:rsidP="009C6F45">
            <w:pPr>
              <w:spacing w:after="0" w:line="29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A5" w:rsidRPr="00AE07EB" w:rsidRDefault="008E3EA5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Среднее профессиональное образование по одному из следующих направлений: </w:t>
            </w:r>
          </w:p>
          <w:p w:rsidR="008E3EA5" w:rsidRPr="00AE07EB" w:rsidRDefault="008E3EA5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«Экономика и управление»</w:t>
            </w:r>
          </w:p>
          <w:p w:rsidR="008E3EA5" w:rsidRPr="00AE07EB" w:rsidRDefault="008E3EA5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«Гуманитарные науки»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A5" w:rsidRPr="00AE07EB" w:rsidRDefault="008E3EA5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E3EA5" w:rsidRPr="00AE07EB" w:rsidRDefault="008E3EA5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E3EA5" w:rsidRPr="00AE07EB" w:rsidRDefault="008E3EA5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E3EA5" w:rsidRPr="00AE07EB" w:rsidRDefault="008E3EA5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- все квалификации</w:t>
            </w:r>
          </w:p>
          <w:p w:rsidR="008E3EA5" w:rsidRPr="00AE07EB" w:rsidRDefault="008E3EA5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- юрист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A5" w:rsidRPr="00AE07EB" w:rsidRDefault="008E3EA5" w:rsidP="00DE5C56">
            <w:pPr>
              <w:snapToGrid w:val="0"/>
              <w:spacing w:line="290" w:lineRule="exact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Требования к стажу работы по специальности не предъявляются.</w:t>
            </w:r>
          </w:p>
          <w:p w:rsidR="008E3EA5" w:rsidRPr="00AE07EB" w:rsidRDefault="008E3EA5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3EA5" w:rsidRPr="00AE07EB" w:rsidTr="00F7612B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A5" w:rsidRPr="00AE07EB" w:rsidRDefault="008E3EA5" w:rsidP="00DF17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A5" w:rsidRPr="00AE07EB" w:rsidRDefault="008E3EA5" w:rsidP="009C6F45">
            <w:pPr>
              <w:spacing w:after="0" w:line="290" w:lineRule="exact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Ведущий специалист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финансового </w:t>
            </w:r>
            <w:r w:rsidRPr="00AE07EB">
              <w:rPr>
                <w:rFonts w:ascii="Times New Roman" w:hAnsi="Times New Roman"/>
                <w:sz w:val="24"/>
                <w:szCs w:val="24"/>
              </w:rPr>
              <w:t>отдела</w:t>
            </w:r>
          </w:p>
          <w:p w:rsidR="008E3EA5" w:rsidRPr="00AE07EB" w:rsidRDefault="008E3EA5" w:rsidP="00F2369B">
            <w:pPr>
              <w:spacing w:after="0" w:line="29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A5" w:rsidRPr="00AE07EB" w:rsidRDefault="008E3EA5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Среднее профессиональное образование по одному из следующих направлений: </w:t>
            </w:r>
          </w:p>
          <w:p w:rsidR="008E3EA5" w:rsidRPr="00AE07EB" w:rsidRDefault="008E3EA5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«Экономика и управление»</w:t>
            </w:r>
          </w:p>
          <w:p w:rsidR="008E3EA5" w:rsidRPr="00AE07EB" w:rsidRDefault="008E3EA5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«Гуманитарные науки»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A5" w:rsidRPr="00AE07EB" w:rsidRDefault="008E3EA5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E3EA5" w:rsidRPr="00AE07EB" w:rsidRDefault="008E3EA5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E3EA5" w:rsidRPr="00AE07EB" w:rsidRDefault="008E3EA5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E3EA5" w:rsidRPr="00AE07EB" w:rsidRDefault="008E3EA5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- все квалификации</w:t>
            </w:r>
          </w:p>
          <w:p w:rsidR="008E3EA5" w:rsidRPr="00AE07EB" w:rsidRDefault="008E3EA5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- юрист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A5" w:rsidRPr="00AE07EB" w:rsidRDefault="008E3EA5" w:rsidP="00DE5C56">
            <w:pPr>
              <w:snapToGrid w:val="0"/>
              <w:spacing w:line="290" w:lineRule="exact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Требования к стажу работы по специальности не предъявляются.</w:t>
            </w:r>
          </w:p>
          <w:p w:rsidR="008E3EA5" w:rsidRPr="00AE07EB" w:rsidRDefault="008E3EA5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3EA5" w:rsidRPr="00AE07EB" w:rsidTr="00F7612B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A5" w:rsidRPr="00AE07EB" w:rsidRDefault="008E3EA5" w:rsidP="00DF17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A5" w:rsidRPr="00AE07EB" w:rsidRDefault="008E3EA5" w:rsidP="009C6F45">
            <w:pPr>
              <w:spacing w:after="0" w:line="290" w:lineRule="exact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Ведущий специалист</w:t>
            </w:r>
          </w:p>
          <w:p w:rsidR="008E3EA5" w:rsidRPr="00AE07EB" w:rsidRDefault="008E3EA5" w:rsidP="009C6F45">
            <w:pPr>
              <w:spacing w:after="0" w:line="290" w:lineRule="exact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юридического отдела</w:t>
            </w:r>
          </w:p>
          <w:p w:rsidR="008E3EA5" w:rsidRPr="00AE07EB" w:rsidRDefault="008E3EA5" w:rsidP="009C6F45">
            <w:pPr>
              <w:spacing w:after="0" w:line="29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A5" w:rsidRPr="00AE07EB" w:rsidRDefault="008E3EA5" w:rsidP="00C566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Среднее профессиональное образование по одному из следующих направлений: </w:t>
            </w:r>
          </w:p>
          <w:p w:rsidR="008E3EA5" w:rsidRDefault="008E3EA5" w:rsidP="00C566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 «Гуманитарные науки» </w:t>
            </w:r>
          </w:p>
          <w:p w:rsidR="008E3EA5" w:rsidRPr="00AE07EB" w:rsidRDefault="008E3EA5" w:rsidP="00C566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«Сельское и рыбное хозяйство»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A5" w:rsidRPr="00AE07EB" w:rsidRDefault="008E3EA5" w:rsidP="00932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E3EA5" w:rsidRPr="00AE07EB" w:rsidRDefault="008E3EA5" w:rsidP="00932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E3EA5" w:rsidRPr="00AE07EB" w:rsidRDefault="008E3EA5" w:rsidP="00932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E3EA5" w:rsidRDefault="008E3EA5" w:rsidP="00CB0F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- юрист </w:t>
            </w:r>
          </w:p>
          <w:p w:rsidR="008E3EA5" w:rsidRPr="00AE07EB" w:rsidRDefault="008E3EA5" w:rsidP="00CB0F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все квалификации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A5" w:rsidRPr="00AE07EB" w:rsidRDefault="008E3EA5" w:rsidP="00EA7E8C">
            <w:pPr>
              <w:snapToGrid w:val="0"/>
              <w:spacing w:line="290" w:lineRule="exact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Требования к стажу работы по специальности не предъявляются.</w:t>
            </w:r>
          </w:p>
        </w:tc>
      </w:tr>
      <w:tr w:rsidR="008E3EA5" w:rsidRPr="00AE07EB" w:rsidTr="00F7612B">
        <w:tc>
          <w:tcPr>
            <w:tcW w:w="148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A5" w:rsidRPr="00AE07EB" w:rsidRDefault="008E3EA5" w:rsidP="00A376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E07EB">
              <w:rPr>
                <w:rFonts w:ascii="Times New Roman" w:hAnsi="Times New Roman"/>
                <w:b/>
                <w:sz w:val="24"/>
                <w:szCs w:val="24"/>
              </w:rPr>
              <w:t>Младшие должности муниципальной службы</w:t>
            </w:r>
          </w:p>
        </w:tc>
      </w:tr>
      <w:tr w:rsidR="008E3EA5" w:rsidRPr="00AE07EB" w:rsidTr="00F7612B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A5" w:rsidRPr="00AE07EB" w:rsidRDefault="008E3EA5" w:rsidP="00DF17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A5" w:rsidRPr="00AE07EB" w:rsidRDefault="008E3EA5" w:rsidP="00EF21AD">
            <w:pPr>
              <w:spacing w:after="0" w:line="290" w:lineRule="exact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Специалист 1 категории</w:t>
            </w:r>
          </w:p>
          <w:p w:rsidR="008E3EA5" w:rsidRPr="00AE07EB" w:rsidRDefault="008E3EA5" w:rsidP="00EF21AD">
            <w:pPr>
              <w:spacing w:after="0" w:line="290" w:lineRule="exact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отдела </w:t>
            </w:r>
            <w:r>
              <w:rPr>
                <w:rFonts w:ascii="Times New Roman" w:hAnsi="Times New Roman"/>
                <w:sz w:val="24"/>
                <w:szCs w:val="24"/>
              </w:rPr>
              <w:t>архитектуры, градостроительства, земельных и имущественных отношений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A5" w:rsidRPr="00AE07EB" w:rsidRDefault="008E3EA5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Среднее профессиональное образование по одному из следующих направлений: </w:t>
            </w:r>
          </w:p>
          <w:p w:rsidR="008E3EA5" w:rsidRPr="00AE07EB" w:rsidRDefault="008E3EA5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Гуманитарные науки</w:t>
            </w:r>
            <w:r w:rsidRPr="00AE07EB">
              <w:rPr>
                <w:rFonts w:ascii="Times New Roman" w:hAnsi="Times New Roman"/>
                <w:sz w:val="24"/>
                <w:szCs w:val="24"/>
              </w:rPr>
              <w:t xml:space="preserve">» </w:t>
            </w:r>
          </w:p>
          <w:p w:rsidR="008E3EA5" w:rsidRPr="00AE07EB" w:rsidRDefault="008E3EA5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 «Экономика и управление» </w:t>
            </w:r>
          </w:p>
          <w:p w:rsidR="008E3EA5" w:rsidRPr="00AE07EB" w:rsidRDefault="008E3EA5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 «Образование»</w:t>
            </w:r>
          </w:p>
          <w:p w:rsidR="008E3EA5" w:rsidRPr="00AE07EB" w:rsidRDefault="008E3EA5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«Геодезия и картография»</w:t>
            </w:r>
          </w:p>
          <w:p w:rsidR="008E3EA5" w:rsidRPr="00AE07EB" w:rsidRDefault="008E3EA5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 «Информатика и вычислительная техника»</w:t>
            </w:r>
          </w:p>
          <w:p w:rsidR="008E3EA5" w:rsidRPr="00AE07EB" w:rsidRDefault="008E3EA5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«Сельское и рыбное хозяйство»</w:t>
            </w:r>
          </w:p>
          <w:p w:rsidR="008E3EA5" w:rsidRPr="00AE07EB" w:rsidRDefault="008E3EA5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«Строительство и архитектура»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A5" w:rsidRPr="00AE07EB" w:rsidRDefault="008E3EA5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E3EA5" w:rsidRPr="00AE07EB" w:rsidRDefault="008E3EA5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E3EA5" w:rsidRPr="00AE07EB" w:rsidRDefault="008E3EA5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E3EA5" w:rsidRPr="00AE07EB" w:rsidRDefault="008E3EA5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sz w:val="24"/>
                <w:szCs w:val="24"/>
              </w:rPr>
              <w:t>все квалификации</w:t>
            </w:r>
          </w:p>
          <w:p w:rsidR="008E3EA5" w:rsidRPr="00AE07EB" w:rsidRDefault="008E3EA5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- все квалификации</w:t>
            </w:r>
          </w:p>
          <w:p w:rsidR="008E3EA5" w:rsidRPr="00AE07EB" w:rsidRDefault="008E3EA5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- все квалификации</w:t>
            </w:r>
          </w:p>
          <w:p w:rsidR="008E3EA5" w:rsidRPr="00AE07EB" w:rsidRDefault="008E3EA5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- все квалификации</w:t>
            </w:r>
          </w:p>
          <w:p w:rsidR="008E3EA5" w:rsidRPr="00AE07EB" w:rsidRDefault="008E3EA5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- все квалификации</w:t>
            </w:r>
          </w:p>
          <w:p w:rsidR="008E3EA5" w:rsidRDefault="008E3EA5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E3EA5" w:rsidRPr="00AE07EB" w:rsidRDefault="008E3EA5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- все квалификации</w:t>
            </w:r>
          </w:p>
          <w:p w:rsidR="008E3EA5" w:rsidRPr="00AE07EB" w:rsidRDefault="008E3EA5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- все квалификации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A5" w:rsidRPr="00AE07EB" w:rsidRDefault="008E3EA5" w:rsidP="00DE5C56">
            <w:pPr>
              <w:snapToGrid w:val="0"/>
              <w:spacing w:line="290" w:lineRule="exact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Требования к стажу работы по специальности не предъявляются.</w:t>
            </w:r>
          </w:p>
          <w:p w:rsidR="008E3EA5" w:rsidRPr="00AE07EB" w:rsidRDefault="008E3EA5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E3EA5" w:rsidRDefault="008E3EA5" w:rsidP="00DF173A">
      <w:pPr>
        <w:spacing w:after="0" w:line="240" w:lineRule="auto"/>
        <w:ind w:right="200"/>
        <w:rPr>
          <w:rFonts w:ascii="Times New Roman" w:hAnsi="Times New Roman"/>
          <w:sz w:val="28"/>
          <w:szCs w:val="28"/>
        </w:rPr>
      </w:pPr>
    </w:p>
    <w:p w:rsidR="008E3EA5" w:rsidRDefault="008E3EA5" w:rsidP="00DF173A">
      <w:pPr>
        <w:spacing w:after="0" w:line="240" w:lineRule="auto"/>
        <w:ind w:right="200"/>
        <w:rPr>
          <w:rFonts w:ascii="Times New Roman" w:hAnsi="Times New Roman"/>
          <w:sz w:val="28"/>
          <w:szCs w:val="28"/>
        </w:rPr>
      </w:pPr>
    </w:p>
    <w:p w:rsidR="008E3EA5" w:rsidRDefault="008E3EA5" w:rsidP="00DF173A">
      <w:pPr>
        <w:spacing w:after="0" w:line="240" w:lineRule="auto"/>
        <w:ind w:right="200"/>
        <w:rPr>
          <w:rFonts w:ascii="Times New Roman" w:hAnsi="Times New Roman"/>
          <w:sz w:val="28"/>
          <w:szCs w:val="28"/>
        </w:rPr>
      </w:pPr>
    </w:p>
    <w:p w:rsidR="008E3EA5" w:rsidRDefault="008E3EA5" w:rsidP="00DF173A">
      <w:pPr>
        <w:spacing w:after="0" w:line="240" w:lineRule="auto"/>
        <w:ind w:right="20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Начальник общего отдела   </w:t>
      </w:r>
    </w:p>
    <w:p w:rsidR="008E3EA5" w:rsidRDefault="008E3EA5" w:rsidP="00DF173A">
      <w:pPr>
        <w:spacing w:after="0" w:line="240" w:lineRule="auto"/>
        <w:ind w:right="20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администрации Тимашевского городского</w:t>
      </w:r>
    </w:p>
    <w:p w:rsidR="008E3EA5" w:rsidRPr="005C60BD" w:rsidRDefault="008E3EA5" w:rsidP="00C4335E">
      <w:pPr>
        <w:spacing w:after="0" w:line="240" w:lineRule="auto"/>
        <w:ind w:right="20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поселения Тимашевского района                                                                                                                    А.А. Калашникова</w:t>
      </w:r>
    </w:p>
    <w:sectPr w:rsidR="008E3EA5" w:rsidRPr="005C60BD" w:rsidSect="00B7647D">
      <w:headerReference w:type="default" r:id="rId7"/>
      <w:pgSz w:w="16838" w:h="11906" w:orient="landscape"/>
      <w:pgMar w:top="899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E3EA5" w:rsidRDefault="008E3EA5" w:rsidP="00007963">
      <w:pPr>
        <w:spacing w:after="0" w:line="240" w:lineRule="auto"/>
      </w:pPr>
      <w:r>
        <w:separator/>
      </w:r>
    </w:p>
  </w:endnote>
  <w:endnote w:type="continuationSeparator" w:id="1">
    <w:p w:rsidR="008E3EA5" w:rsidRDefault="008E3EA5" w:rsidP="000079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E3EA5" w:rsidRDefault="008E3EA5" w:rsidP="00007963">
      <w:pPr>
        <w:spacing w:after="0" w:line="240" w:lineRule="auto"/>
      </w:pPr>
      <w:r>
        <w:separator/>
      </w:r>
    </w:p>
  </w:footnote>
  <w:footnote w:type="continuationSeparator" w:id="1">
    <w:p w:rsidR="008E3EA5" w:rsidRDefault="008E3EA5" w:rsidP="000079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3EA5" w:rsidRPr="00081084" w:rsidRDefault="008E3EA5">
    <w:pPr>
      <w:pStyle w:val="Header"/>
      <w:jc w:val="center"/>
      <w:rPr>
        <w:rFonts w:ascii="Times New Roman" w:hAnsi="Times New Roman"/>
        <w:sz w:val="28"/>
        <w:szCs w:val="28"/>
      </w:rPr>
    </w:pPr>
    <w:r w:rsidRPr="00081084">
      <w:rPr>
        <w:rFonts w:ascii="Times New Roman" w:hAnsi="Times New Roman"/>
        <w:sz w:val="28"/>
        <w:szCs w:val="28"/>
      </w:rPr>
      <w:fldChar w:fldCharType="begin"/>
    </w:r>
    <w:r w:rsidRPr="00081084">
      <w:rPr>
        <w:rFonts w:ascii="Times New Roman" w:hAnsi="Times New Roman"/>
        <w:sz w:val="28"/>
        <w:szCs w:val="28"/>
      </w:rPr>
      <w:instrText>PAGE   \* MERGEFORMAT</w:instrText>
    </w:r>
    <w:r w:rsidRPr="00081084">
      <w:rPr>
        <w:rFonts w:ascii="Times New Roman" w:hAnsi="Times New Roman"/>
        <w:sz w:val="28"/>
        <w:szCs w:val="28"/>
      </w:rPr>
      <w:fldChar w:fldCharType="separate"/>
    </w:r>
    <w:r>
      <w:rPr>
        <w:rFonts w:ascii="Times New Roman" w:hAnsi="Times New Roman"/>
        <w:noProof/>
        <w:sz w:val="28"/>
        <w:szCs w:val="28"/>
      </w:rPr>
      <w:t>2</w:t>
    </w:r>
    <w:r w:rsidRPr="00081084">
      <w:rPr>
        <w:rFonts w:ascii="Times New Roman" w:hAnsi="Times New Roman"/>
        <w:sz w:val="28"/>
        <w:szCs w:val="28"/>
      </w:rPr>
      <w:fldChar w:fldCharType="end"/>
    </w:r>
  </w:p>
  <w:p w:rsidR="008E3EA5" w:rsidRDefault="008E3EA5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2BBF7A28"/>
    <w:multiLevelType w:val="hybridMultilevel"/>
    <w:tmpl w:val="C126573C"/>
    <w:lvl w:ilvl="0" w:tplc="3BCAFF54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2">
    <w:nsid w:val="30AF73C3"/>
    <w:multiLevelType w:val="multilevel"/>
    <w:tmpl w:val="A6941A94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>
    <w:nsid w:val="6187538F"/>
    <w:multiLevelType w:val="multilevel"/>
    <w:tmpl w:val="9E78F630"/>
    <w:lvl w:ilvl="0">
      <w:start w:val="3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235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66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7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82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040" w:hanging="2160"/>
      </w:pPr>
      <w:rPr>
        <w:rFonts w:cs="Times New Roman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A3C8B"/>
    <w:rsid w:val="00002687"/>
    <w:rsid w:val="0000356C"/>
    <w:rsid w:val="00007963"/>
    <w:rsid w:val="0005442F"/>
    <w:rsid w:val="00081084"/>
    <w:rsid w:val="000977E4"/>
    <w:rsid w:val="000E49C8"/>
    <w:rsid w:val="000F3A50"/>
    <w:rsid w:val="00102013"/>
    <w:rsid w:val="00126804"/>
    <w:rsid w:val="00140611"/>
    <w:rsid w:val="001412E6"/>
    <w:rsid w:val="00141DC6"/>
    <w:rsid w:val="00142A62"/>
    <w:rsid w:val="00147F57"/>
    <w:rsid w:val="00165C61"/>
    <w:rsid w:val="00170D9F"/>
    <w:rsid w:val="001B1B65"/>
    <w:rsid w:val="001B52AE"/>
    <w:rsid w:val="001C0DAD"/>
    <w:rsid w:val="001C36A0"/>
    <w:rsid w:val="001C6E56"/>
    <w:rsid w:val="00201A59"/>
    <w:rsid w:val="002022AB"/>
    <w:rsid w:val="00204222"/>
    <w:rsid w:val="00204434"/>
    <w:rsid w:val="00232EE1"/>
    <w:rsid w:val="00234012"/>
    <w:rsid w:val="00257327"/>
    <w:rsid w:val="00285726"/>
    <w:rsid w:val="00291AB1"/>
    <w:rsid w:val="00294772"/>
    <w:rsid w:val="002C4C5B"/>
    <w:rsid w:val="002C6D67"/>
    <w:rsid w:val="002F74BB"/>
    <w:rsid w:val="0033723D"/>
    <w:rsid w:val="00355DBA"/>
    <w:rsid w:val="0039644F"/>
    <w:rsid w:val="003A537C"/>
    <w:rsid w:val="003B0555"/>
    <w:rsid w:val="003F4452"/>
    <w:rsid w:val="00403823"/>
    <w:rsid w:val="00417B78"/>
    <w:rsid w:val="00442103"/>
    <w:rsid w:val="0044660B"/>
    <w:rsid w:val="00453326"/>
    <w:rsid w:val="00456ABD"/>
    <w:rsid w:val="004668CB"/>
    <w:rsid w:val="00471E68"/>
    <w:rsid w:val="00473A4E"/>
    <w:rsid w:val="004865E0"/>
    <w:rsid w:val="0049510D"/>
    <w:rsid w:val="004A0A7C"/>
    <w:rsid w:val="004D440C"/>
    <w:rsid w:val="004E0307"/>
    <w:rsid w:val="004E1914"/>
    <w:rsid w:val="004F534B"/>
    <w:rsid w:val="005246F0"/>
    <w:rsid w:val="00526B76"/>
    <w:rsid w:val="005313B4"/>
    <w:rsid w:val="00537EB0"/>
    <w:rsid w:val="005409AA"/>
    <w:rsid w:val="0054603F"/>
    <w:rsid w:val="00554475"/>
    <w:rsid w:val="00564C89"/>
    <w:rsid w:val="005A26F1"/>
    <w:rsid w:val="005B2E0B"/>
    <w:rsid w:val="005C60BD"/>
    <w:rsid w:val="005F05FC"/>
    <w:rsid w:val="00601103"/>
    <w:rsid w:val="0061193A"/>
    <w:rsid w:val="00615973"/>
    <w:rsid w:val="0062614C"/>
    <w:rsid w:val="00647852"/>
    <w:rsid w:val="006610AC"/>
    <w:rsid w:val="00664422"/>
    <w:rsid w:val="006A01F7"/>
    <w:rsid w:val="006A461C"/>
    <w:rsid w:val="006C38DA"/>
    <w:rsid w:val="006F0AF1"/>
    <w:rsid w:val="007022CA"/>
    <w:rsid w:val="007232A3"/>
    <w:rsid w:val="0078009A"/>
    <w:rsid w:val="00782079"/>
    <w:rsid w:val="007C3DD6"/>
    <w:rsid w:val="00812983"/>
    <w:rsid w:val="008210D0"/>
    <w:rsid w:val="00825EDD"/>
    <w:rsid w:val="00841A97"/>
    <w:rsid w:val="00851C77"/>
    <w:rsid w:val="00880C51"/>
    <w:rsid w:val="00882425"/>
    <w:rsid w:val="008A434E"/>
    <w:rsid w:val="008A565F"/>
    <w:rsid w:val="008B3E10"/>
    <w:rsid w:val="008B3E58"/>
    <w:rsid w:val="008D2398"/>
    <w:rsid w:val="008E3EA5"/>
    <w:rsid w:val="008F6670"/>
    <w:rsid w:val="008F775F"/>
    <w:rsid w:val="00921879"/>
    <w:rsid w:val="00932C80"/>
    <w:rsid w:val="00937096"/>
    <w:rsid w:val="009415AE"/>
    <w:rsid w:val="00957FD9"/>
    <w:rsid w:val="00967F8F"/>
    <w:rsid w:val="0097128C"/>
    <w:rsid w:val="0097155E"/>
    <w:rsid w:val="009C64AB"/>
    <w:rsid w:val="009C6F45"/>
    <w:rsid w:val="00A3769E"/>
    <w:rsid w:val="00A73AD6"/>
    <w:rsid w:val="00A87CD6"/>
    <w:rsid w:val="00A97A93"/>
    <w:rsid w:val="00AD15C4"/>
    <w:rsid w:val="00AE07EB"/>
    <w:rsid w:val="00B01382"/>
    <w:rsid w:val="00B30335"/>
    <w:rsid w:val="00B340CA"/>
    <w:rsid w:val="00B40388"/>
    <w:rsid w:val="00B44C6F"/>
    <w:rsid w:val="00B546FC"/>
    <w:rsid w:val="00B7647D"/>
    <w:rsid w:val="00BA31E4"/>
    <w:rsid w:val="00BA59BD"/>
    <w:rsid w:val="00BC3C03"/>
    <w:rsid w:val="00C11284"/>
    <w:rsid w:val="00C1580E"/>
    <w:rsid w:val="00C159FB"/>
    <w:rsid w:val="00C3053B"/>
    <w:rsid w:val="00C4335E"/>
    <w:rsid w:val="00C51D0B"/>
    <w:rsid w:val="00C56611"/>
    <w:rsid w:val="00C7585D"/>
    <w:rsid w:val="00C75D5A"/>
    <w:rsid w:val="00C81A67"/>
    <w:rsid w:val="00C92D85"/>
    <w:rsid w:val="00CA30AD"/>
    <w:rsid w:val="00CB091C"/>
    <w:rsid w:val="00CB0FCB"/>
    <w:rsid w:val="00CC329B"/>
    <w:rsid w:val="00CC64F9"/>
    <w:rsid w:val="00D14464"/>
    <w:rsid w:val="00D155C2"/>
    <w:rsid w:val="00D53A11"/>
    <w:rsid w:val="00D53E11"/>
    <w:rsid w:val="00D6501E"/>
    <w:rsid w:val="00D662BB"/>
    <w:rsid w:val="00D94330"/>
    <w:rsid w:val="00DA0407"/>
    <w:rsid w:val="00DA3A5C"/>
    <w:rsid w:val="00DA779C"/>
    <w:rsid w:val="00DB77B2"/>
    <w:rsid w:val="00DD2510"/>
    <w:rsid w:val="00DE5C56"/>
    <w:rsid w:val="00DF173A"/>
    <w:rsid w:val="00E01771"/>
    <w:rsid w:val="00E041C9"/>
    <w:rsid w:val="00E04EBD"/>
    <w:rsid w:val="00E21929"/>
    <w:rsid w:val="00E66D17"/>
    <w:rsid w:val="00E94201"/>
    <w:rsid w:val="00EA3C8B"/>
    <w:rsid w:val="00EA7E8C"/>
    <w:rsid w:val="00ED0F08"/>
    <w:rsid w:val="00EE5473"/>
    <w:rsid w:val="00EF21AD"/>
    <w:rsid w:val="00F06450"/>
    <w:rsid w:val="00F20AEF"/>
    <w:rsid w:val="00F2369B"/>
    <w:rsid w:val="00F457C2"/>
    <w:rsid w:val="00F46A93"/>
    <w:rsid w:val="00F55200"/>
    <w:rsid w:val="00F61EEA"/>
    <w:rsid w:val="00F71BD7"/>
    <w:rsid w:val="00F7612B"/>
    <w:rsid w:val="00F959FE"/>
    <w:rsid w:val="00FC1B78"/>
    <w:rsid w:val="00FE4763"/>
    <w:rsid w:val="00FF41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7F57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03823"/>
    <w:pPr>
      <w:keepNext/>
      <w:spacing w:after="0" w:line="240" w:lineRule="auto"/>
      <w:ind w:left="4000"/>
      <w:jc w:val="right"/>
      <w:outlineLvl w:val="0"/>
    </w:pPr>
    <w:rPr>
      <w:rFonts w:ascii="Times New Roman" w:eastAsia="Times New Roman" w:hAnsi="Times New Roman"/>
      <w:sz w:val="28"/>
      <w:szCs w:val="20"/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03823"/>
    <w:rPr>
      <w:rFonts w:ascii="Times New Roman" w:hAnsi="Times New Roman" w:cs="Times New Roman"/>
      <w:sz w:val="20"/>
      <w:szCs w:val="20"/>
      <w:lang w:eastAsia="ar-SA" w:bidi="ar-SA"/>
    </w:rPr>
  </w:style>
  <w:style w:type="character" w:customStyle="1" w:styleId="a">
    <w:name w:val="Основной текст_"/>
    <w:basedOn w:val="DefaultParagraphFont"/>
    <w:link w:val="1"/>
    <w:uiPriority w:val="99"/>
    <w:locked/>
    <w:rsid w:val="00825EDD"/>
    <w:rPr>
      <w:rFonts w:cs="Times New Roman"/>
      <w:spacing w:val="1"/>
      <w:sz w:val="25"/>
      <w:szCs w:val="25"/>
    </w:rPr>
  </w:style>
  <w:style w:type="paragraph" w:customStyle="1" w:styleId="1">
    <w:name w:val="Основной текст1"/>
    <w:basedOn w:val="Normal"/>
    <w:link w:val="a"/>
    <w:uiPriority w:val="99"/>
    <w:rsid w:val="00825EDD"/>
    <w:pPr>
      <w:spacing w:before="600" w:after="0" w:line="322" w:lineRule="exact"/>
      <w:jc w:val="both"/>
    </w:pPr>
    <w:rPr>
      <w:spacing w:val="1"/>
      <w:sz w:val="25"/>
      <w:szCs w:val="25"/>
    </w:rPr>
  </w:style>
  <w:style w:type="paragraph" w:styleId="Header">
    <w:name w:val="header"/>
    <w:basedOn w:val="Normal"/>
    <w:link w:val="HeaderChar"/>
    <w:uiPriority w:val="99"/>
    <w:rsid w:val="000079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007963"/>
    <w:rPr>
      <w:rFonts w:cs="Times New Roman"/>
    </w:rPr>
  </w:style>
  <w:style w:type="paragraph" w:styleId="Footer">
    <w:name w:val="footer"/>
    <w:basedOn w:val="Normal"/>
    <w:link w:val="FooterChar"/>
    <w:uiPriority w:val="99"/>
    <w:rsid w:val="000079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007963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5246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246F0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204434"/>
    <w:pPr>
      <w:ind w:left="720"/>
      <w:contextualSpacing/>
    </w:pPr>
  </w:style>
  <w:style w:type="paragraph" w:customStyle="1" w:styleId="ConsPlusNormal">
    <w:name w:val="ConsPlusNormal"/>
    <w:uiPriority w:val="99"/>
    <w:rsid w:val="0039644F"/>
    <w:pPr>
      <w:widowControl w:val="0"/>
      <w:suppressAutoHyphens/>
      <w:autoSpaceDE w:val="0"/>
      <w:ind w:firstLine="720"/>
    </w:pPr>
    <w:rPr>
      <w:rFonts w:ascii="Arial" w:hAnsi="Arial" w:cs="Arial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50</TotalTime>
  <Pages>9</Pages>
  <Words>1856</Words>
  <Characters>10583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subject/>
  <dc:creator>Натали</dc:creator>
  <cp:keywords/>
  <dc:description/>
  <cp:lastModifiedBy>Сысоев</cp:lastModifiedBy>
  <cp:revision>4</cp:revision>
  <cp:lastPrinted>2016-11-22T10:29:00Z</cp:lastPrinted>
  <dcterms:created xsi:type="dcterms:W3CDTF">2017-06-21T07:35:00Z</dcterms:created>
  <dcterms:modified xsi:type="dcterms:W3CDTF">2017-06-21T11:12:00Z</dcterms:modified>
</cp:coreProperties>
</file>